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F03478" w14:textId="21622967" w:rsidR="005836E4" w:rsidRDefault="005836E4" w:rsidP="005836E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108</w:t>
        </w:r>
      </w:fldSimple>
      <w:r>
        <w:fldChar w:fldCharType="begin"/>
      </w:r>
      <w:r>
        <w:instrText xml:space="preserve"> DOCPROPERTY  MtgTitle  \* MERGEFORMAT </w:instrText>
      </w:r>
      <w:r>
        <w:fldChar w:fldCharType="end"/>
      </w:r>
      <w:r>
        <w:rPr>
          <w:b/>
          <w:i/>
          <w:noProof/>
          <w:sz w:val="28"/>
        </w:rPr>
        <w:tab/>
      </w:r>
      <w:r>
        <w:rPr>
          <w:rFonts w:hint="eastAsia"/>
          <w:b/>
          <w:i/>
          <w:noProof/>
          <w:sz w:val="28"/>
          <w:lang w:eastAsia="zh-CN"/>
        </w:rPr>
        <w:t>R</w:t>
      </w:r>
      <w:r>
        <w:rPr>
          <w:b/>
          <w:i/>
          <w:noProof/>
          <w:sz w:val="28"/>
          <w:lang w:eastAsia="zh-CN"/>
        </w:rPr>
        <w:t>4-2312278</w:t>
      </w:r>
    </w:p>
    <w:p w14:paraId="1519C0EE" w14:textId="77777777" w:rsidR="005836E4" w:rsidRDefault="005836E4" w:rsidP="005836E4">
      <w:pPr>
        <w:pStyle w:val="CRCoverPage"/>
        <w:outlineLvl w:val="0"/>
        <w:rPr>
          <w:b/>
          <w:noProof/>
          <w:sz w:val="24"/>
        </w:rPr>
      </w:pPr>
      <w:fldSimple w:instr=" DOCPROPERTY  Location  \* MERGEFORMAT ">
        <w:r>
          <w:rPr>
            <w:b/>
            <w:noProof/>
            <w:sz w:val="24"/>
          </w:rPr>
          <w:t>Toulouse</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21st Aug 2023</w:t>
        </w:r>
      </w:fldSimple>
      <w:r>
        <w:rPr>
          <w:b/>
          <w:noProof/>
          <w:sz w:val="24"/>
        </w:rPr>
        <w:t xml:space="preserve"> - </w:t>
      </w:r>
      <w:fldSimple w:instr=" DOCPROPERTY  EndDate  \* MERGEFORMAT ">
        <w:r>
          <w:rPr>
            <w:b/>
            <w:noProof/>
            <w:sz w:val="24"/>
          </w:rPr>
          <w:t>25th Aug 2023</w:t>
        </w:r>
      </w:fldSimple>
    </w:p>
    <w:p w14:paraId="6B4DBF6F" w14:textId="77777777" w:rsidR="003F5037" w:rsidRPr="005836E4" w:rsidRDefault="003F5037">
      <w:pPr>
        <w:spacing w:after="120"/>
        <w:ind w:left="1985" w:hanging="1985"/>
        <w:rPr>
          <w:rFonts w:ascii="Arial" w:eastAsia="MS Mincho" w:hAnsi="Arial" w:cs="Arial"/>
          <w:b/>
          <w:sz w:val="22"/>
        </w:rPr>
      </w:pPr>
    </w:p>
    <w:p w14:paraId="632F40C0" w14:textId="21EF8C5F" w:rsidR="0038629F" w:rsidRPr="00261FB4" w:rsidRDefault="009E3E95">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DC17D1">
        <w:rPr>
          <w:rFonts w:ascii="Arial" w:eastAsia="MS Mincho" w:hAnsi="Arial" w:cs="Arial"/>
          <w:b/>
          <w:color w:val="000000"/>
          <w:sz w:val="22"/>
          <w:lang w:val="pt-BR"/>
        </w:rPr>
        <w:t>Agenda item:</w:t>
      </w:r>
      <w:r w:rsidRPr="00DC17D1">
        <w:rPr>
          <w:rFonts w:ascii="Arial" w:eastAsia="MS Mincho" w:hAnsi="Arial" w:cs="Arial"/>
          <w:b/>
          <w:color w:val="000000"/>
          <w:sz w:val="22"/>
          <w:lang w:val="pt-BR"/>
        </w:rPr>
        <w:tab/>
      </w:r>
      <w:r w:rsidRPr="00DC17D1">
        <w:rPr>
          <w:rFonts w:ascii="Arial" w:eastAsia="MS Mincho" w:hAnsi="Arial" w:cs="Arial"/>
          <w:b/>
          <w:color w:val="000000"/>
          <w:sz w:val="22"/>
          <w:lang w:val="pt-BR" w:eastAsia="ja-JP"/>
        </w:rPr>
        <w:tab/>
      </w:r>
      <w:r w:rsidRPr="00DC17D1">
        <w:rPr>
          <w:rFonts w:ascii="Arial" w:eastAsia="MS Mincho" w:hAnsi="Arial" w:cs="Arial"/>
          <w:b/>
          <w:color w:val="000000"/>
          <w:sz w:val="22"/>
          <w:lang w:val="pt-BR" w:eastAsia="ja-JP"/>
        </w:rPr>
        <w:tab/>
      </w:r>
      <w:r w:rsidR="004C556D">
        <w:rPr>
          <w:rFonts w:asciiTheme="minorEastAsia" w:eastAsiaTheme="minorEastAsia" w:hAnsiTheme="minorEastAsia" w:cs="Arial"/>
          <w:b/>
          <w:color w:val="000000"/>
          <w:sz w:val="22"/>
          <w:lang w:val="pt-BR" w:eastAsia="zh-CN"/>
        </w:rPr>
        <w:t>8.</w:t>
      </w:r>
      <w:r w:rsidR="00EB1E40">
        <w:rPr>
          <w:rFonts w:asciiTheme="minorEastAsia" w:eastAsiaTheme="minorEastAsia" w:hAnsiTheme="minorEastAsia" w:cs="Arial"/>
          <w:b/>
          <w:color w:val="000000"/>
          <w:sz w:val="22"/>
          <w:lang w:val="pt-BR" w:eastAsia="zh-CN"/>
        </w:rPr>
        <w:t>19.2</w:t>
      </w:r>
      <w:r w:rsidR="004C556D">
        <w:rPr>
          <w:rFonts w:asciiTheme="minorEastAsia" w:eastAsiaTheme="minorEastAsia" w:hAnsiTheme="minorEastAsia" w:cs="Arial"/>
          <w:b/>
          <w:color w:val="000000"/>
          <w:sz w:val="22"/>
          <w:lang w:val="pt-BR" w:eastAsia="zh-CN"/>
        </w:rPr>
        <w:t>.1</w:t>
      </w:r>
    </w:p>
    <w:p w14:paraId="26D3FE16" w14:textId="7A583952" w:rsidR="0038629F" w:rsidRPr="00261FB4" w:rsidRDefault="009E3E95">
      <w:pPr>
        <w:spacing w:after="120"/>
        <w:ind w:left="1985" w:hanging="1985"/>
        <w:rPr>
          <w:rFonts w:ascii="Arial" w:hAnsi="Arial" w:cs="Arial"/>
          <w:color w:val="000000"/>
          <w:sz w:val="22"/>
          <w:lang w:eastAsia="zh-CN"/>
        </w:rPr>
      </w:pPr>
      <w:r w:rsidRPr="00261FB4">
        <w:rPr>
          <w:rFonts w:ascii="Arial" w:eastAsia="MS Mincho" w:hAnsi="Arial" w:cs="Arial"/>
          <w:b/>
          <w:sz w:val="22"/>
        </w:rPr>
        <w:t>Source:</w:t>
      </w:r>
      <w:r w:rsidRPr="00261FB4">
        <w:rPr>
          <w:rFonts w:ascii="Arial" w:eastAsia="MS Mincho" w:hAnsi="Arial" w:cs="Arial"/>
          <w:b/>
          <w:sz w:val="22"/>
        </w:rPr>
        <w:tab/>
      </w:r>
      <w:r w:rsidRPr="00261FB4">
        <w:rPr>
          <w:rFonts w:ascii="Arial" w:hAnsi="Arial" w:cs="Arial"/>
          <w:color w:val="000000"/>
          <w:sz w:val="22"/>
          <w:lang w:eastAsia="zh-CN"/>
        </w:rPr>
        <w:t>Samsung</w:t>
      </w:r>
      <w:r w:rsidR="00154168">
        <w:rPr>
          <w:rFonts w:ascii="Arial" w:hAnsi="Arial" w:cs="Arial" w:hint="eastAsia"/>
          <w:color w:val="000000"/>
          <w:sz w:val="22"/>
          <w:lang w:eastAsia="zh-CN"/>
        </w:rPr>
        <w:t>,</w:t>
      </w:r>
      <w:r w:rsidR="00154168">
        <w:rPr>
          <w:rFonts w:ascii="Arial" w:hAnsi="Arial" w:cs="Arial"/>
          <w:color w:val="000000"/>
          <w:sz w:val="22"/>
          <w:lang w:eastAsia="zh-CN"/>
        </w:rPr>
        <w:t xml:space="preserve"> </w:t>
      </w:r>
    </w:p>
    <w:p w14:paraId="4EA12C7A" w14:textId="2A65C265" w:rsidR="004D6322" w:rsidRPr="004D6322" w:rsidRDefault="009E3E95">
      <w:pPr>
        <w:spacing w:after="120"/>
        <w:ind w:left="1985" w:hanging="1985"/>
        <w:rPr>
          <w:rFonts w:ascii="Arial" w:eastAsiaTheme="minorEastAsia" w:hAnsi="Arial" w:cs="Arial"/>
          <w:color w:val="000000"/>
          <w:sz w:val="22"/>
          <w:lang w:eastAsia="zh-CN"/>
        </w:rPr>
      </w:pPr>
      <w:r w:rsidRPr="00261FB4">
        <w:rPr>
          <w:rFonts w:ascii="Arial" w:eastAsia="MS Mincho" w:hAnsi="Arial" w:cs="Arial"/>
          <w:b/>
          <w:color w:val="000000"/>
          <w:sz w:val="22"/>
        </w:rPr>
        <w:t>Title:</w:t>
      </w:r>
      <w:r w:rsidRPr="00261FB4">
        <w:rPr>
          <w:rFonts w:ascii="Arial" w:eastAsia="MS Mincho" w:hAnsi="Arial" w:cs="Arial"/>
          <w:b/>
          <w:color w:val="000000"/>
          <w:sz w:val="22"/>
        </w:rPr>
        <w:tab/>
      </w:r>
      <w:r w:rsidR="003830F9">
        <w:rPr>
          <w:rFonts w:ascii="Arial" w:eastAsiaTheme="minorEastAsia" w:hAnsi="Arial" w:cs="Arial"/>
          <w:color w:val="000000"/>
          <w:sz w:val="22"/>
          <w:lang w:eastAsia="zh-CN"/>
        </w:rPr>
        <w:t>Results of SBFD adjacent channel co-ex study</w:t>
      </w:r>
    </w:p>
    <w:p w14:paraId="54DCEEEE" w14:textId="20F04473" w:rsidR="0038629F" w:rsidRPr="00261FB4" w:rsidRDefault="009E3E95">
      <w:pPr>
        <w:spacing w:after="120"/>
        <w:ind w:left="1985" w:hanging="1985"/>
        <w:rPr>
          <w:rFonts w:ascii="Arial" w:eastAsiaTheme="minorEastAsia" w:hAnsi="Arial" w:cs="Arial"/>
          <w:sz w:val="22"/>
          <w:lang w:eastAsia="zh-CN"/>
        </w:rPr>
      </w:pPr>
      <w:r w:rsidRPr="00261FB4">
        <w:rPr>
          <w:rFonts w:ascii="Arial" w:eastAsia="MS Mincho" w:hAnsi="Arial" w:cs="Arial"/>
          <w:b/>
          <w:color w:val="000000"/>
          <w:sz w:val="22"/>
        </w:rPr>
        <w:t>Document for:</w:t>
      </w:r>
      <w:r w:rsidRPr="00261FB4">
        <w:rPr>
          <w:rFonts w:ascii="Arial" w:eastAsia="MS Mincho" w:hAnsi="Arial" w:cs="Arial"/>
          <w:b/>
          <w:color w:val="000000"/>
          <w:sz w:val="22"/>
        </w:rPr>
        <w:tab/>
      </w:r>
      <w:r w:rsidR="003830F9">
        <w:rPr>
          <w:rFonts w:ascii="Arial" w:eastAsiaTheme="minorEastAsia" w:hAnsi="Arial" w:cs="Arial"/>
          <w:color w:val="000000"/>
          <w:sz w:val="22"/>
          <w:lang w:eastAsia="zh-CN"/>
        </w:rPr>
        <w:t>Discussion</w:t>
      </w:r>
    </w:p>
    <w:p w14:paraId="3AC71413" w14:textId="77777777" w:rsidR="0038629F" w:rsidRPr="00261FB4" w:rsidRDefault="009E3E95" w:rsidP="00533201">
      <w:pPr>
        <w:pStyle w:val="1"/>
      </w:pPr>
      <w:r w:rsidRPr="00261FB4">
        <w:rPr>
          <w:lang w:val="en-GB"/>
        </w:rPr>
        <w:t>Introduction</w:t>
      </w:r>
    </w:p>
    <w:p w14:paraId="680260A9" w14:textId="60715F68" w:rsidR="0069608B" w:rsidRDefault="003830F9" w:rsidP="00E950D2">
      <w:pPr>
        <w:rPr>
          <w:lang w:eastAsia="zh-CN"/>
        </w:rPr>
      </w:pPr>
      <w:r>
        <w:rPr>
          <w:rFonts w:hint="eastAsia"/>
          <w:lang w:eastAsia="zh-CN"/>
        </w:rPr>
        <w:t>T</w:t>
      </w:r>
      <w:r>
        <w:rPr>
          <w:lang w:eastAsia="zh-CN"/>
        </w:rPr>
        <w:t xml:space="preserve">his is the cover page of the submitted results. </w:t>
      </w:r>
      <w:r w:rsidR="0069608B">
        <w:rPr>
          <w:rFonts w:hint="eastAsia"/>
          <w:lang w:eastAsia="zh-CN"/>
        </w:rPr>
        <w:t>In</w:t>
      </w:r>
      <w:r w:rsidR="0069608B">
        <w:rPr>
          <w:lang w:eastAsia="zh-CN"/>
        </w:rPr>
        <w:t xml:space="preserve"> this contribution, we submitted the adjacent channel co-ex study results for all cases listed in Scenario 1, 3, 4, 5, 6, 8, 9, and for both SBFD antenna configuration 1 and 2 and in Gridshift 100%. The rest res</w:t>
      </w:r>
      <w:bookmarkStart w:id="0" w:name="_GoBack"/>
      <w:bookmarkEnd w:id="0"/>
      <w:r w:rsidR="0069608B">
        <w:rPr>
          <w:lang w:eastAsia="zh-CN"/>
        </w:rPr>
        <w:t>ults will be submitted later.</w:t>
      </w:r>
    </w:p>
    <w:p w14:paraId="6836730C" w14:textId="678803B0" w:rsidR="00BB0CC7" w:rsidRDefault="003830F9" w:rsidP="00E950D2">
      <w:pPr>
        <w:rPr>
          <w:lang w:eastAsia="zh-CN"/>
        </w:rPr>
      </w:pPr>
      <w:r>
        <w:rPr>
          <w:lang w:eastAsia="zh-CN"/>
        </w:rPr>
        <w:t>The results are contained in the Annex-1 excel file.</w:t>
      </w:r>
    </w:p>
    <w:p w14:paraId="705DE395" w14:textId="77777777" w:rsidR="0038629F" w:rsidRPr="00261FB4" w:rsidRDefault="009E3E95" w:rsidP="00533201">
      <w:pPr>
        <w:pStyle w:val="1"/>
      </w:pPr>
      <w:r w:rsidRPr="00261FB4">
        <w:rPr>
          <w:lang w:val="en-GB"/>
        </w:rPr>
        <w:t>Reference</w:t>
      </w:r>
    </w:p>
    <w:sectPr w:rsidR="0038629F" w:rsidRPr="00261FB4" w:rsidSect="005E09D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5117F9" w14:textId="77777777" w:rsidR="007A1A98" w:rsidRDefault="007A1A98" w:rsidP="00D31467">
      <w:pPr>
        <w:spacing w:after="0"/>
      </w:pPr>
      <w:r>
        <w:separator/>
      </w:r>
    </w:p>
  </w:endnote>
  <w:endnote w:type="continuationSeparator" w:id="0">
    <w:p w14:paraId="2BF474A3" w14:textId="77777777" w:rsidR="007A1A98" w:rsidRDefault="007A1A98" w:rsidP="00D314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DF3632" w14:textId="77777777" w:rsidR="007A1A98" w:rsidRDefault="007A1A98" w:rsidP="00D31467">
      <w:pPr>
        <w:spacing w:after="0"/>
      </w:pPr>
      <w:r>
        <w:separator/>
      </w:r>
    </w:p>
  </w:footnote>
  <w:footnote w:type="continuationSeparator" w:id="0">
    <w:p w14:paraId="1DBF1B24" w14:textId="77777777" w:rsidR="007A1A98" w:rsidRDefault="007A1A98" w:rsidP="00D3146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2" w15:restartNumberingAfterBreak="0">
    <w:nsid w:val="0DE77B25"/>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516697"/>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0518FD"/>
    <w:multiLevelType w:val="hybridMultilevel"/>
    <w:tmpl w:val="2432D656"/>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F5042"/>
    <w:multiLevelType w:val="hybridMultilevel"/>
    <w:tmpl w:val="ACD4DCA2"/>
    <w:lvl w:ilvl="0" w:tplc="052EF6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0C700BA"/>
    <w:multiLevelType w:val="hybridMultilevel"/>
    <w:tmpl w:val="E2C4161C"/>
    <w:lvl w:ilvl="0" w:tplc="B56A3C7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B35D0F"/>
    <w:multiLevelType w:val="hybridMultilevel"/>
    <w:tmpl w:val="DFD82568"/>
    <w:lvl w:ilvl="0" w:tplc="0674E05C">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38011E3"/>
    <w:multiLevelType w:val="hybridMultilevel"/>
    <w:tmpl w:val="20DE5F84"/>
    <w:lvl w:ilvl="0" w:tplc="536013AC">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15:restartNumberingAfterBreak="0">
    <w:nsid w:val="561C28C6"/>
    <w:multiLevelType w:val="hybridMultilevel"/>
    <w:tmpl w:val="7EC8268A"/>
    <w:lvl w:ilvl="0" w:tplc="DCE4CB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6A7536"/>
    <w:multiLevelType w:val="hybridMultilevel"/>
    <w:tmpl w:val="D71CCB0E"/>
    <w:lvl w:ilvl="0" w:tplc="85A2F76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auto"/>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FFB5ED7"/>
    <w:multiLevelType w:val="multilevel"/>
    <w:tmpl w:val="5FFB5ED7"/>
    <w:lvl w:ilvl="0">
      <w:start w:val="46"/>
      <w:numFmt w:val="bullet"/>
      <w:lvlText w:val="-"/>
      <w:lvlJc w:val="left"/>
      <w:pPr>
        <w:ind w:left="360" w:hanging="36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6E3A6793"/>
    <w:multiLevelType w:val="hybridMultilevel"/>
    <w:tmpl w:val="2C0AE2AE"/>
    <w:lvl w:ilvl="0" w:tplc="5950D83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3571C03"/>
    <w:multiLevelType w:val="hybridMultilevel"/>
    <w:tmpl w:val="5A5AB230"/>
    <w:lvl w:ilvl="0" w:tplc="3796CE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6"/>
  </w:num>
  <w:num w:numId="2">
    <w:abstractNumId w:val="9"/>
  </w:num>
  <w:num w:numId="3">
    <w:abstractNumId w:val="19"/>
  </w:num>
  <w:num w:numId="4">
    <w:abstractNumId w:val="14"/>
  </w:num>
  <w:num w:numId="5">
    <w:abstractNumId w:val="5"/>
  </w:num>
  <w:num w:numId="6">
    <w:abstractNumId w:val="18"/>
  </w:num>
  <w:num w:numId="7">
    <w:abstractNumId w:val="13"/>
  </w:num>
  <w:num w:numId="8">
    <w:abstractNumId w:val="6"/>
  </w:num>
  <w:num w:numId="9">
    <w:abstractNumId w:val="2"/>
  </w:num>
  <w:num w:numId="10">
    <w:abstractNumId w:val="4"/>
  </w:num>
  <w:num w:numId="11">
    <w:abstractNumId w:val="3"/>
  </w:num>
  <w:num w:numId="12">
    <w:abstractNumId w:val="1"/>
  </w:num>
  <w:num w:numId="13">
    <w:abstractNumId w:val="10"/>
  </w:num>
  <w:num w:numId="14">
    <w:abstractNumId w:val="11"/>
  </w:num>
  <w:num w:numId="15">
    <w:abstractNumId w:val="7"/>
  </w:num>
  <w:num w:numId="16">
    <w:abstractNumId w:val="8"/>
  </w:num>
  <w:num w:numId="17">
    <w:abstractNumId w:val="17"/>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2"/>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fr-FR" w:vendorID="64" w:dllVersion="131078" w:nlCheck="1" w:checkStyle="0"/>
  <w:activeWritingStyle w:appName="MSWord" w:lang="en-AU" w:vendorID="64" w:dllVersion="131078" w:nlCheck="1" w:checkStyle="1"/>
  <w:activeWritingStyle w:appName="MSWord" w:lang="en-CA"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D8D"/>
    <w:rsid w:val="00004165"/>
    <w:rsid w:val="000122C6"/>
    <w:rsid w:val="00012671"/>
    <w:rsid w:val="00016E81"/>
    <w:rsid w:val="0001704D"/>
    <w:rsid w:val="000171AA"/>
    <w:rsid w:val="00020C56"/>
    <w:rsid w:val="000224EC"/>
    <w:rsid w:val="0002268B"/>
    <w:rsid w:val="00024222"/>
    <w:rsid w:val="00026ACC"/>
    <w:rsid w:val="00027685"/>
    <w:rsid w:val="000316C6"/>
    <w:rsid w:val="0003171D"/>
    <w:rsid w:val="00031C1D"/>
    <w:rsid w:val="0003274D"/>
    <w:rsid w:val="0003321A"/>
    <w:rsid w:val="00034074"/>
    <w:rsid w:val="00035C50"/>
    <w:rsid w:val="0003648D"/>
    <w:rsid w:val="0003783E"/>
    <w:rsid w:val="00041905"/>
    <w:rsid w:val="00041A12"/>
    <w:rsid w:val="000457A1"/>
    <w:rsid w:val="00047C4C"/>
    <w:rsid w:val="00050001"/>
    <w:rsid w:val="000519AF"/>
    <w:rsid w:val="00051E75"/>
    <w:rsid w:val="00052041"/>
    <w:rsid w:val="00052064"/>
    <w:rsid w:val="000522F7"/>
    <w:rsid w:val="0005326A"/>
    <w:rsid w:val="00060B5B"/>
    <w:rsid w:val="0006266D"/>
    <w:rsid w:val="00063693"/>
    <w:rsid w:val="00063F06"/>
    <w:rsid w:val="00065070"/>
    <w:rsid w:val="00065332"/>
    <w:rsid w:val="00065506"/>
    <w:rsid w:val="00065BB4"/>
    <w:rsid w:val="00066162"/>
    <w:rsid w:val="00070F91"/>
    <w:rsid w:val="0007382E"/>
    <w:rsid w:val="00073EC0"/>
    <w:rsid w:val="00075217"/>
    <w:rsid w:val="00075218"/>
    <w:rsid w:val="00075DE3"/>
    <w:rsid w:val="000766E1"/>
    <w:rsid w:val="00077FF6"/>
    <w:rsid w:val="000800C2"/>
    <w:rsid w:val="00080D82"/>
    <w:rsid w:val="000815DD"/>
    <w:rsid w:val="00081692"/>
    <w:rsid w:val="00082C46"/>
    <w:rsid w:val="00085A0E"/>
    <w:rsid w:val="00087548"/>
    <w:rsid w:val="00091C0F"/>
    <w:rsid w:val="00093E7E"/>
    <w:rsid w:val="000964B9"/>
    <w:rsid w:val="000A0D93"/>
    <w:rsid w:val="000A1830"/>
    <w:rsid w:val="000A2E1E"/>
    <w:rsid w:val="000A4121"/>
    <w:rsid w:val="000A4AA3"/>
    <w:rsid w:val="000A550E"/>
    <w:rsid w:val="000A6836"/>
    <w:rsid w:val="000B0960"/>
    <w:rsid w:val="000B187D"/>
    <w:rsid w:val="000B1A55"/>
    <w:rsid w:val="000B20BB"/>
    <w:rsid w:val="000B2EF6"/>
    <w:rsid w:val="000B2FA6"/>
    <w:rsid w:val="000B4AA0"/>
    <w:rsid w:val="000B72D0"/>
    <w:rsid w:val="000C1914"/>
    <w:rsid w:val="000C19A5"/>
    <w:rsid w:val="000C2553"/>
    <w:rsid w:val="000C38C3"/>
    <w:rsid w:val="000C45BF"/>
    <w:rsid w:val="000C6B34"/>
    <w:rsid w:val="000D09FD"/>
    <w:rsid w:val="000D44FB"/>
    <w:rsid w:val="000D5143"/>
    <w:rsid w:val="000D574B"/>
    <w:rsid w:val="000D6CFC"/>
    <w:rsid w:val="000D6F5C"/>
    <w:rsid w:val="000D7204"/>
    <w:rsid w:val="000E1ABA"/>
    <w:rsid w:val="000E1DFF"/>
    <w:rsid w:val="000E3096"/>
    <w:rsid w:val="000E4825"/>
    <w:rsid w:val="000E537B"/>
    <w:rsid w:val="000E57D0"/>
    <w:rsid w:val="000E5FBB"/>
    <w:rsid w:val="000E6EE8"/>
    <w:rsid w:val="000E7858"/>
    <w:rsid w:val="000F096D"/>
    <w:rsid w:val="000F09CD"/>
    <w:rsid w:val="000F39CA"/>
    <w:rsid w:val="00107927"/>
    <w:rsid w:val="001103C2"/>
    <w:rsid w:val="00110E26"/>
    <w:rsid w:val="00111321"/>
    <w:rsid w:val="00113C62"/>
    <w:rsid w:val="00114077"/>
    <w:rsid w:val="001147E1"/>
    <w:rsid w:val="00117BD6"/>
    <w:rsid w:val="001206C2"/>
    <w:rsid w:val="00121978"/>
    <w:rsid w:val="001232D0"/>
    <w:rsid w:val="00123422"/>
    <w:rsid w:val="00124B6A"/>
    <w:rsid w:val="00125A52"/>
    <w:rsid w:val="00126374"/>
    <w:rsid w:val="0013614A"/>
    <w:rsid w:val="00136D4C"/>
    <w:rsid w:val="0014103F"/>
    <w:rsid w:val="00141600"/>
    <w:rsid w:val="00142538"/>
    <w:rsid w:val="00142BB9"/>
    <w:rsid w:val="001434D9"/>
    <w:rsid w:val="00144F96"/>
    <w:rsid w:val="001465DC"/>
    <w:rsid w:val="00151EAC"/>
    <w:rsid w:val="00153528"/>
    <w:rsid w:val="0015392A"/>
    <w:rsid w:val="00154168"/>
    <w:rsid w:val="00154E68"/>
    <w:rsid w:val="00160A31"/>
    <w:rsid w:val="00161B73"/>
    <w:rsid w:val="00161E2B"/>
    <w:rsid w:val="00162548"/>
    <w:rsid w:val="001635FC"/>
    <w:rsid w:val="00172183"/>
    <w:rsid w:val="00172B71"/>
    <w:rsid w:val="001751AB"/>
    <w:rsid w:val="00175A3F"/>
    <w:rsid w:val="00180E09"/>
    <w:rsid w:val="00183D4C"/>
    <w:rsid w:val="00183F6D"/>
    <w:rsid w:val="001845EC"/>
    <w:rsid w:val="00184B16"/>
    <w:rsid w:val="001851F2"/>
    <w:rsid w:val="0018670E"/>
    <w:rsid w:val="00190271"/>
    <w:rsid w:val="00190A27"/>
    <w:rsid w:val="00191A0F"/>
    <w:rsid w:val="0019219A"/>
    <w:rsid w:val="00195077"/>
    <w:rsid w:val="00196D11"/>
    <w:rsid w:val="001A033F"/>
    <w:rsid w:val="001A08AA"/>
    <w:rsid w:val="001A29FD"/>
    <w:rsid w:val="001A59CB"/>
    <w:rsid w:val="001A77FB"/>
    <w:rsid w:val="001B3474"/>
    <w:rsid w:val="001B4DC7"/>
    <w:rsid w:val="001B5FAF"/>
    <w:rsid w:val="001B73A2"/>
    <w:rsid w:val="001B7991"/>
    <w:rsid w:val="001C1409"/>
    <w:rsid w:val="001C1BA4"/>
    <w:rsid w:val="001C2AE6"/>
    <w:rsid w:val="001C455D"/>
    <w:rsid w:val="001C4A89"/>
    <w:rsid w:val="001C6177"/>
    <w:rsid w:val="001D0363"/>
    <w:rsid w:val="001D0691"/>
    <w:rsid w:val="001D12B4"/>
    <w:rsid w:val="001D1C99"/>
    <w:rsid w:val="001D3F3E"/>
    <w:rsid w:val="001D7D94"/>
    <w:rsid w:val="001E0A28"/>
    <w:rsid w:val="001E1ABA"/>
    <w:rsid w:val="001E4218"/>
    <w:rsid w:val="001E4B8D"/>
    <w:rsid w:val="001E5C55"/>
    <w:rsid w:val="001E690B"/>
    <w:rsid w:val="001F0B20"/>
    <w:rsid w:val="001F1E47"/>
    <w:rsid w:val="001F210D"/>
    <w:rsid w:val="001F462A"/>
    <w:rsid w:val="001F5873"/>
    <w:rsid w:val="001F65D9"/>
    <w:rsid w:val="001F7DEA"/>
    <w:rsid w:val="00200A62"/>
    <w:rsid w:val="00203740"/>
    <w:rsid w:val="00204E62"/>
    <w:rsid w:val="002107F9"/>
    <w:rsid w:val="002111D6"/>
    <w:rsid w:val="00211471"/>
    <w:rsid w:val="002131E2"/>
    <w:rsid w:val="002138EA"/>
    <w:rsid w:val="00213F84"/>
    <w:rsid w:val="00214FBD"/>
    <w:rsid w:val="002167E2"/>
    <w:rsid w:val="00216D97"/>
    <w:rsid w:val="0022229F"/>
    <w:rsid w:val="00222897"/>
    <w:rsid w:val="00222B0C"/>
    <w:rsid w:val="002230BC"/>
    <w:rsid w:val="002244B5"/>
    <w:rsid w:val="00224B51"/>
    <w:rsid w:val="00227A34"/>
    <w:rsid w:val="00235394"/>
    <w:rsid w:val="00235577"/>
    <w:rsid w:val="002371B2"/>
    <w:rsid w:val="002407DD"/>
    <w:rsid w:val="0024154D"/>
    <w:rsid w:val="00241FE5"/>
    <w:rsid w:val="002435CA"/>
    <w:rsid w:val="0024469F"/>
    <w:rsid w:val="0025043F"/>
    <w:rsid w:val="00250B5B"/>
    <w:rsid w:val="00252DB8"/>
    <w:rsid w:val="002537BC"/>
    <w:rsid w:val="00255577"/>
    <w:rsid w:val="002557B3"/>
    <w:rsid w:val="00255C58"/>
    <w:rsid w:val="0025611F"/>
    <w:rsid w:val="00260EC7"/>
    <w:rsid w:val="00261539"/>
    <w:rsid w:val="0026179F"/>
    <w:rsid w:val="00261FB4"/>
    <w:rsid w:val="00265333"/>
    <w:rsid w:val="002666AE"/>
    <w:rsid w:val="0027232F"/>
    <w:rsid w:val="0027369A"/>
    <w:rsid w:val="00274685"/>
    <w:rsid w:val="00274E1A"/>
    <w:rsid w:val="00275DBE"/>
    <w:rsid w:val="00276D60"/>
    <w:rsid w:val="002775B1"/>
    <w:rsid w:val="002775B9"/>
    <w:rsid w:val="00280E76"/>
    <w:rsid w:val="002811C4"/>
    <w:rsid w:val="00282213"/>
    <w:rsid w:val="00284016"/>
    <w:rsid w:val="002858BF"/>
    <w:rsid w:val="0028643C"/>
    <w:rsid w:val="00287EB3"/>
    <w:rsid w:val="00290A92"/>
    <w:rsid w:val="00291F6E"/>
    <w:rsid w:val="002939AF"/>
    <w:rsid w:val="00294491"/>
    <w:rsid w:val="00294BB7"/>
    <w:rsid w:val="00294BDE"/>
    <w:rsid w:val="00295405"/>
    <w:rsid w:val="002A0CED"/>
    <w:rsid w:val="002A4CD0"/>
    <w:rsid w:val="002A53ED"/>
    <w:rsid w:val="002A5713"/>
    <w:rsid w:val="002A74BF"/>
    <w:rsid w:val="002A7DA6"/>
    <w:rsid w:val="002B516C"/>
    <w:rsid w:val="002B5E1D"/>
    <w:rsid w:val="002B60C1"/>
    <w:rsid w:val="002B7278"/>
    <w:rsid w:val="002C266D"/>
    <w:rsid w:val="002C2D03"/>
    <w:rsid w:val="002C4B52"/>
    <w:rsid w:val="002D03E5"/>
    <w:rsid w:val="002D0C6A"/>
    <w:rsid w:val="002D36EB"/>
    <w:rsid w:val="002D6BDF"/>
    <w:rsid w:val="002D7023"/>
    <w:rsid w:val="002E2CE9"/>
    <w:rsid w:val="002E3BF7"/>
    <w:rsid w:val="002E403E"/>
    <w:rsid w:val="002E4C74"/>
    <w:rsid w:val="002E670F"/>
    <w:rsid w:val="002F158C"/>
    <w:rsid w:val="002F4093"/>
    <w:rsid w:val="002F4CA1"/>
    <w:rsid w:val="002F5636"/>
    <w:rsid w:val="003022A5"/>
    <w:rsid w:val="00303940"/>
    <w:rsid w:val="00304BC4"/>
    <w:rsid w:val="00304ED0"/>
    <w:rsid w:val="00307C55"/>
    <w:rsid w:val="00307E51"/>
    <w:rsid w:val="00307FF2"/>
    <w:rsid w:val="00311197"/>
    <w:rsid w:val="00311363"/>
    <w:rsid w:val="00312876"/>
    <w:rsid w:val="00313150"/>
    <w:rsid w:val="00315867"/>
    <w:rsid w:val="003160A8"/>
    <w:rsid w:val="00321150"/>
    <w:rsid w:val="003251B4"/>
    <w:rsid w:val="003260D7"/>
    <w:rsid w:val="003305A5"/>
    <w:rsid w:val="00331256"/>
    <w:rsid w:val="00334CC0"/>
    <w:rsid w:val="00335C1B"/>
    <w:rsid w:val="00336697"/>
    <w:rsid w:val="003418CB"/>
    <w:rsid w:val="0034438D"/>
    <w:rsid w:val="003449B4"/>
    <w:rsid w:val="00344B62"/>
    <w:rsid w:val="00347B85"/>
    <w:rsid w:val="00351130"/>
    <w:rsid w:val="00355873"/>
    <w:rsid w:val="0035660F"/>
    <w:rsid w:val="00361245"/>
    <w:rsid w:val="003628B9"/>
    <w:rsid w:val="00362D8F"/>
    <w:rsid w:val="00364A41"/>
    <w:rsid w:val="00365319"/>
    <w:rsid w:val="00367724"/>
    <w:rsid w:val="003710BA"/>
    <w:rsid w:val="00375303"/>
    <w:rsid w:val="00375EC0"/>
    <w:rsid w:val="003768C0"/>
    <w:rsid w:val="003770F6"/>
    <w:rsid w:val="003814ED"/>
    <w:rsid w:val="003821F5"/>
    <w:rsid w:val="003830F9"/>
    <w:rsid w:val="00383E37"/>
    <w:rsid w:val="00385CF2"/>
    <w:rsid w:val="0038629F"/>
    <w:rsid w:val="003914BE"/>
    <w:rsid w:val="00392BDA"/>
    <w:rsid w:val="00393042"/>
    <w:rsid w:val="00394AD5"/>
    <w:rsid w:val="0039642D"/>
    <w:rsid w:val="0039684A"/>
    <w:rsid w:val="003978E7"/>
    <w:rsid w:val="003A23AC"/>
    <w:rsid w:val="003A2E40"/>
    <w:rsid w:val="003A7AA3"/>
    <w:rsid w:val="003B0158"/>
    <w:rsid w:val="003B1D98"/>
    <w:rsid w:val="003B40B6"/>
    <w:rsid w:val="003B56DB"/>
    <w:rsid w:val="003B7146"/>
    <w:rsid w:val="003B755E"/>
    <w:rsid w:val="003C049B"/>
    <w:rsid w:val="003C1712"/>
    <w:rsid w:val="003C1AA1"/>
    <w:rsid w:val="003C228E"/>
    <w:rsid w:val="003C30EA"/>
    <w:rsid w:val="003C32DC"/>
    <w:rsid w:val="003C3665"/>
    <w:rsid w:val="003C51E7"/>
    <w:rsid w:val="003C6893"/>
    <w:rsid w:val="003C6DE2"/>
    <w:rsid w:val="003D01B9"/>
    <w:rsid w:val="003D1EFD"/>
    <w:rsid w:val="003D28BF"/>
    <w:rsid w:val="003D4215"/>
    <w:rsid w:val="003D4A06"/>
    <w:rsid w:val="003D4C47"/>
    <w:rsid w:val="003D614D"/>
    <w:rsid w:val="003D644B"/>
    <w:rsid w:val="003D65D5"/>
    <w:rsid w:val="003D7719"/>
    <w:rsid w:val="003E40EE"/>
    <w:rsid w:val="003F066A"/>
    <w:rsid w:val="003F1C1B"/>
    <w:rsid w:val="003F3A2F"/>
    <w:rsid w:val="003F5037"/>
    <w:rsid w:val="003F5C57"/>
    <w:rsid w:val="00401144"/>
    <w:rsid w:val="00402EB7"/>
    <w:rsid w:val="00403CA6"/>
    <w:rsid w:val="00404831"/>
    <w:rsid w:val="00407661"/>
    <w:rsid w:val="0040772C"/>
    <w:rsid w:val="00410314"/>
    <w:rsid w:val="0041134E"/>
    <w:rsid w:val="00412063"/>
    <w:rsid w:val="00412EB1"/>
    <w:rsid w:val="004137BA"/>
    <w:rsid w:val="00413C63"/>
    <w:rsid w:val="00413DDE"/>
    <w:rsid w:val="00414118"/>
    <w:rsid w:val="00416084"/>
    <w:rsid w:val="00424F63"/>
    <w:rsid w:val="00424F8C"/>
    <w:rsid w:val="004271BA"/>
    <w:rsid w:val="00430497"/>
    <w:rsid w:val="00430EA5"/>
    <w:rsid w:val="00431BBF"/>
    <w:rsid w:val="00434680"/>
    <w:rsid w:val="00434DC1"/>
    <w:rsid w:val="004350F4"/>
    <w:rsid w:val="00435FBC"/>
    <w:rsid w:val="0043758F"/>
    <w:rsid w:val="00437AF7"/>
    <w:rsid w:val="004412A0"/>
    <w:rsid w:val="004417C1"/>
    <w:rsid w:val="00442337"/>
    <w:rsid w:val="00446408"/>
    <w:rsid w:val="00446B49"/>
    <w:rsid w:val="00450F27"/>
    <w:rsid w:val="004510E5"/>
    <w:rsid w:val="00456A75"/>
    <w:rsid w:val="00461E39"/>
    <w:rsid w:val="00462150"/>
    <w:rsid w:val="00462D3A"/>
    <w:rsid w:val="00463521"/>
    <w:rsid w:val="00471125"/>
    <w:rsid w:val="0047437A"/>
    <w:rsid w:val="004766AD"/>
    <w:rsid w:val="00477A9B"/>
    <w:rsid w:val="00480E42"/>
    <w:rsid w:val="00484C5D"/>
    <w:rsid w:val="0048543E"/>
    <w:rsid w:val="004868C1"/>
    <w:rsid w:val="0048750F"/>
    <w:rsid w:val="004905C8"/>
    <w:rsid w:val="00490D7A"/>
    <w:rsid w:val="004A382D"/>
    <w:rsid w:val="004A495F"/>
    <w:rsid w:val="004A638A"/>
    <w:rsid w:val="004A6F08"/>
    <w:rsid w:val="004A7544"/>
    <w:rsid w:val="004B0399"/>
    <w:rsid w:val="004B6B0F"/>
    <w:rsid w:val="004C0434"/>
    <w:rsid w:val="004C16F1"/>
    <w:rsid w:val="004C232E"/>
    <w:rsid w:val="004C49FF"/>
    <w:rsid w:val="004C52EA"/>
    <w:rsid w:val="004C54E5"/>
    <w:rsid w:val="004C556D"/>
    <w:rsid w:val="004C5D23"/>
    <w:rsid w:val="004C6835"/>
    <w:rsid w:val="004C7806"/>
    <w:rsid w:val="004C7DC8"/>
    <w:rsid w:val="004D119D"/>
    <w:rsid w:val="004D1464"/>
    <w:rsid w:val="004D21B0"/>
    <w:rsid w:val="004D3121"/>
    <w:rsid w:val="004D3B61"/>
    <w:rsid w:val="004D4626"/>
    <w:rsid w:val="004D6322"/>
    <w:rsid w:val="004D737D"/>
    <w:rsid w:val="004E053D"/>
    <w:rsid w:val="004E2659"/>
    <w:rsid w:val="004E26C6"/>
    <w:rsid w:val="004E39EE"/>
    <w:rsid w:val="004E453C"/>
    <w:rsid w:val="004E475C"/>
    <w:rsid w:val="004E56E0"/>
    <w:rsid w:val="004E7329"/>
    <w:rsid w:val="004F05E7"/>
    <w:rsid w:val="004F07BF"/>
    <w:rsid w:val="004F0F05"/>
    <w:rsid w:val="004F18A2"/>
    <w:rsid w:val="004F1E10"/>
    <w:rsid w:val="004F2CB0"/>
    <w:rsid w:val="004F5189"/>
    <w:rsid w:val="004F6B3E"/>
    <w:rsid w:val="005017F7"/>
    <w:rsid w:val="00501FA7"/>
    <w:rsid w:val="005034DC"/>
    <w:rsid w:val="00505BFA"/>
    <w:rsid w:val="00506A07"/>
    <w:rsid w:val="005071B4"/>
    <w:rsid w:val="00507687"/>
    <w:rsid w:val="005117A9"/>
    <w:rsid w:val="00511F57"/>
    <w:rsid w:val="00515CBE"/>
    <w:rsid w:val="00515E2B"/>
    <w:rsid w:val="00517001"/>
    <w:rsid w:val="00522A7E"/>
    <w:rsid w:val="00522EF5"/>
    <w:rsid w:val="00522F20"/>
    <w:rsid w:val="0052494E"/>
    <w:rsid w:val="00525353"/>
    <w:rsid w:val="00526757"/>
    <w:rsid w:val="005308DB"/>
    <w:rsid w:val="00530A2E"/>
    <w:rsid w:val="00530FBE"/>
    <w:rsid w:val="00533159"/>
    <w:rsid w:val="00533201"/>
    <w:rsid w:val="005339DB"/>
    <w:rsid w:val="00534C89"/>
    <w:rsid w:val="00537244"/>
    <w:rsid w:val="00540F1B"/>
    <w:rsid w:val="00541573"/>
    <w:rsid w:val="00541B6C"/>
    <w:rsid w:val="0054348A"/>
    <w:rsid w:val="00546BD6"/>
    <w:rsid w:val="005539EF"/>
    <w:rsid w:val="0055767A"/>
    <w:rsid w:val="00561685"/>
    <w:rsid w:val="005616A6"/>
    <w:rsid w:val="0056332E"/>
    <w:rsid w:val="00566D6F"/>
    <w:rsid w:val="00570AC4"/>
    <w:rsid w:val="00571777"/>
    <w:rsid w:val="00573E35"/>
    <w:rsid w:val="00576A8F"/>
    <w:rsid w:val="00580E7C"/>
    <w:rsid w:val="00580FF5"/>
    <w:rsid w:val="00581190"/>
    <w:rsid w:val="00582A0E"/>
    <w:rsid w:val="00582A1D"/>
    <w:rsid w:val="005836E4"/>
    <w:rsid w:val="0058519C"/>
    <w:rsid w:val="00590372"/>
    <w:rsid w:val="0059149A"/>
    <w:rsid w:val="00595031"/>
    <w:rsid w:val="005956EE"/>
    <w:rsid w:val="005A008B"/>
    <w:rsid w:val="005A01B6"/>
    <w:rsid w:val="005A083E"/>
    <w:rsid w:val="005A3CF5"/>
    <w:rsid w:val="005A41F6"/>
    <w:rsid w:val="005B06BF"/>
    <w:rsid w:val="005B0821"/>
    <w:rsid w:val="005B3F8B"/>
    <w:rsid w:val="005B4802"/>
    <w:rsid w:val="005B5008"/>
    <w:rsid w:val="005B5C1B"/>
    <w:rsid w:val="005B6997"/>
    <w:rsid w:val="005B6A2B"/>
    <w:rsid w:val="005C1EA6"/>
    <w:rsid w:val="005C25BC"/>
    <w:rsid w:val="005C2C3A"/>
    <w:rsid w:val="005C65AF"/>
    <w:rsid w:val="005D0B99"/>
    <w:rsid w:val="005D2394"/>
    <w:rsid w:val="005D308E"/>
    <w:rsid w:val="005D3A48"/>
    <w:rsid w:val="005D7AF8"/>
    <w:rsid w:val="005E09D5"/>
    <w:rsid w:val="005E17BF"/>
    <w:rsid w:val="005E1BC3"/>
    <w:rsid w:val="005E3610"/>
    <w:rsid w:val="005E366A"/>
    <w:rsid w:val="005E3A5C"/>
    <w:rsid w:val="005E7236"/>
    <w:rsid w:val="005F0207"/>
    <w:rsid w:val="005F2145"/>
    <w:rsid w:val="005F3C54"/>
    <w:rsid w:val="005F3D51"/>
    <w:rsid w:val="005F49D7"/>
    <w:rsid w:val="0060106F"/>
    <w:rsid w:val="006016E1"/>
    <w:rsid w:val="00602525"/>
    <w:rsid w:val="00602D27"/>
    <w:rsid w:val="00603530"/>
    <w:rsid w:val="00606FC4"/>
    <w:rsid w:val="006140DC"/>
    <w:rsid w:val="006144A1"/>
    <w:rsid w:val="006144B8"/>
    <w:rsid w:val="00615CD4"/>
    <w:rsid w:val="00615EBB"/>
    <w:rsid w:val="00616096"/>
    <w:rsid w:val="006160A2"/>
    <w:rsid w:val="00617662"/>
    <w:rsid w:val="00623E92"/>
    <w:rsid w:val="006302AA"/>
    <w:rsid w:val="00630C8C"/>
    <w:rsid w:val="006363BD"/>
    <w:rsid w:val="00636446"/>
    <w:rsid w:val="006369AE"/>
    <w:rsid w:val="006412DC"/>
    <w:rsid w:val="00642BC6"/>
    <w:rsid w:val="0064320B"/>
    <w:rsid w:val="00643CA2"/>
    <w:rsid w:val="00644790"/>
    <w:rsid w:val="00647CE2"/>
    <w:rsid w:val="006501AF"/>
    <w:rsid w:val="00650DDE"/>
    <w:rsid w:val="00651616"/>
    <w:rsid w:val="006517F6"/>
    <w:rsid w:val="00652BC1"/>
    <w:rsid w:val="0065505B"/>
    <w:rsid w:val="00655388"/>
    <w:rsid w:val="00656D5B"/>
    <w:rsid w:val="00657037"/>
    <w:rsid w:val="006607C0"/>
    <w:rsid w:val="00662DCF"/>
    <w:rsid w:val="00663AA0"/>
    <w:rsid w:val="00665932"/>
    <w:rsid w:val="0066701C"/>
    <w:rsid w:val="006670AC"/>
    <w:rsid w:val="00671774"/>
    <w:rsid w:val="00672307"/>
    <w:rsid w:val="006800B5"/>
    <w:rsid w:val="006808C6"/>
    <w:rsid w:val="00682668"/>
    <w:rsid w:val="0068680E"/>
    <w:rsid w:val="006921CF"/>
    <w:rsid w:val="00692735"/>
    <w:rsid w:val="00692A68"/>
    <w:rsid w:val="00693800"/>
    <w:rsid w:val="00695B89"/>
    <w:rsid w:val="00695D85"/>
    <w:rsid w:val="0069608B"/>
    <w:rsid w:val="006A30A2"/>
    <w:rsid w:val="006A6D23"/>
    <w:rsid w:val="006B1405"/>
    <w:rsid w:val="006B25DE"/>
    <w:rsid w:val="006B6BC9"/>
    <w:rsid w:val="006B7379"/>
    <w:rsid w:val="006C1C3B"/>
    <w:rsid w:val="006C4E43"/>
    <w:rsid w:val="006C643E"/>
    <w:rsid w:val="006D2932"/>
    <w:rsid w:val="006D3671"/>
    <w:rsid w:val="006D4176"/>
    <w:rsid w:val="006D5469"/>
    <w:rsid w:val="006D5E48"/>
    <w:rsid w:val="006D6B1E"/>
    <w:rsid w:val="006D6E5D"/>
    <w:rsid w:val="006E0A73"/>
    <w:rsid w:val="006E0D84"/>
    <w:rsid w:val="006E0FEE"/>
    <w:rsid w:val="006E4C8B"/>
    <w:rsid w:val="006E6C11"/>
    <w:rsid w:val="006F0790"/>
    <w:rsid w:val="006F2BB1"/>
    <w:rsid w:val="006F2FF5"/>
    <w:rsid w:val="006F4A6B"/>
    <w:rsid w:val="006F7C0C"/>
    <w:rsid w:val="00700755"/>
    <w:rsid w:val="00700F25"/>
    <w:rsid w:val="0070541A"/>
    <w:rsid w:val="0070646B"/>
    <w:rsid w:val="007100DA"/>
    <w:rsid w:val="0071036F"/>
    <w:rsid w:val="00710A86"/>
    <w:rsid w:val="007124C2"/>
    <w:rsid w:val="00712CDA"/>
    <w:rsid w:val="007130A2"/>
    <w:rsid w:val="00715463"/>
    <w:rsid w:val="00721FFA"/>
    <w:rsid w:val="00730386"/>
    <w:rsid w:val="00730655"/>
    <w:rsid w:val="0073180F"/>
    <w:rsid w:val="00731D77"/>
    <w:rsid w:val="00732360"/>
    <w:rsid w:val="007335C5"/>
    <w:rsid w:val="0073390A"/>
    <w:rsid w:val="00734E64"/>
    <w:rsid w:val="00735A4B"/>
    <w:rsid w:val="00736AF6"/>
    <w:rsid w:val="00736B37"/>
    <w:rsid w:val="00740A35"/>
    <w:rsid w:val="007445CB"/>
    <w:rsid w:val="007448AA"/>
    <w:rsid w:val="00744933"/>
    <w:rsid w:val="007520B4"/>
    <w:rsid w:val="00756013"/>
    <w:rsid w:val="00757C60"/>
    <w:rsid w:val="00757F31"/>
    <w:rsid w:val="007655D5"/>
    <w:rsid w:val="00771CE0"/>
    <w:rsid w:val="00775D56"/>
    <w:rsid w:val="007763C1"/>
    <w:rsid w:val="00777DBC"/>
    <w:rsid w:val="00777E82"/>
    <w:rsid w:val="00781359"/>
    <w:rsid w:val="00786921"/>
    <w:rsid w:val="00792FF7"/>
    <w:rsid w:val="00794C8E"/>
    <w:rsid w:val="007A0AC0"/>
    <w:rsid w:val="007A1036"/>
    <w:rsid w:val="007A1173"/>
    <w:rsid w:val="007A1A98"/>
    <w:rsid w:val="007A1EAA"/>
    <w:rsid w:val="007A79FD"/>
    <w:rsid w:val="007A7BD8"/>
    <w:rsid w:val="007B0B9D"/>
    <w:rsid w:val="007B26E3"/>
    <w:rsid w:val="007B49E0"/>
    <w:rsid w:val="007B5A43"/>
    <w:rsid w:val="007B5CB9"/>
    <w:rsid w:val="007B709B"/>
    <w:rsid w:val="007B74B6"/>
    <w:rsid w:val="007C1343"/>
    <w:rsid w:val="007C2BA9"/>
    <w:rsid w:val="007C5EF1"/>
    <w:rsid w:val="007C7BF5"/>
    <w:rsid w:val="007D19B7"/>
    <w:rsid w:val="007D5145"/>
    <w:rsid w:val="007D75E5"/>
    <w:rsid w:val="007D773E"/>
    <w:rsid w:val="007E066E"/>
    <w:rsid w:val="007E0A1B"/>
    <w:rsid w:val="007E1356"/>
    <w:rsid w:val="007E20FC"/>
    <w:rsid w:val="007E49CC"/>
    <w:rsid w:val="007E545F"/>
    <w:rsid w:val="007E7062"/>
    <w:rsid w:val="007E7D5D"/>
    <w:rsid w:val="007F0E1E"/>
    <w:rsid w:val="007F2527"/>
    <w:rsid w:val="007F29A7"/>
    <w:rsid w:val="007F2DC8"/>
    <w:rsid w:val="007F660F"/>
    <w:rsid w:val="008004B4"/>
    <w:rsid w:val="00801C98"/>
    <w:rsid w:val="00804FDE"/>
    <w:rsid w:val="00805BE8"/>
    <w:rsid w:val="008127BF"/>
    <w:rsid w:val="00814915"/>
    <w:rsid w:val="00814E9C"/>
    <w:rsid w:val="00816078"/>
    <w:rsid w:val="008177E3"/>
    <w:rsid w:val="00822945"/>
    <w:rsid w:val="008235AE"/>
    <w:rsid w:val="00823AA9"/>
    <w:rsid w:val="008241AD"/>
    <w:rsid w:val="008255B9"/>
    <w:rsid w:val="008256F8"/>
    <w:rsid w:val="00825CD8"/>
    <w:rsid w:val="00827324"/>
    <w:rsid w:val="0083276B"/>
    <w:rsid w:val="00832EBF"/>
    <w:rsid w:val="00837458"/>
    <w:rsid w:val="00837AAE"/>
    <w:rsid w:val="008429AD"/>
    <w:rsid w:val="008429DB"/>
    <w:rsid w:val="00850B87"/>
    <w:rsid w:val="00850C75"/>
    <w:rsid w:val="00850E39"/>
    <w:rsid w:val="0085477A"/>
    <w:rsid w:val="00855107"/>
    <w:rsid w:val="00855173"/>
    <w:rsid w:val="008557D9"/>
    <w:rsid w:val="00855AF1"/>
    <w:rsid w:val="00855BF7"/>
    <w:rsid w:val="00856214"/>
    <w:rsid w:val="00862089"/>
    <w:rsid w:val="00862279"/>
    <w:rsid w:val="008643DF"/>
    <w:rsid w:val="008649B9"/>
    <w:rsid w:val="00866702"/>
    <w:rsid w:val="00866D5B"/>
    <w:rsid w:val="00866FF5"/>
    <w:rsid w:val="008716FD"/>
    <w:rsid w:val="0087332D"/>
    <w:rsid w:val="00873E1F"/>
    <w:rsid w:val="00874C16"/>
    <w:rsid w:val="00874FD9"/>
    <w:rsid w:val="0087761F"/>
    <w:rsid w:val="00877F88"/>
    <w:rsid w:val="00883179"/>
    <w:rsid w:val="00885F45"/>
    <w:rsid w:val="008861CC"/>
    <w:rsid w:val="00886D1F"/>
    <w:rsid w:val="00891EE1"/>
    <w:rsid w:val="00893987"/>
    <w:rsid w:val="008963EF"/>
    <w:rsid w:val="0089688E"/>
    <w:rsid w:val="008A1FBE"/>
    <w:rsid w:val="008A778D"/>
    <w:rsid w:val="008B257A"/>
    <w:rsid w:val="008B3194"/>
    <w:rsid w:val="008B5AE7"/>
    <w:rsid w:val="008B5B1A"/>
    <w:rsid w:val="008B5FBF"/>
    <w:rsid w:val="008B624C"/>
    <w:rsid w:val="008C60E9"/>
    <w:rsid w:val="008D1B7C"/>
    <w:rsid w:val="008D6657"/>
    <w:rsid w:val="008E0CE2"/>
    <w:rsid w:val="008E1F60"/>
    <w:rsid w:val="008E307E"/>
    <w:rsid w:val="008E37D7"/>
    <w:rsid w:val="008E3E4E"/>
    <w:rsid w:val="008F0DEE"/>
    <w:rsid w:val="008F3AB0"/>
    <w:rsid w:val="008F4DD1"/>
    <w:rsid w:val="008F6056"/>
    <w:rsid w:val="008F77A1"/>
    <w:rsid w:val="008F7929"/>
    <w:rsid w:val="00902110"/>
    <w:rsid w:val="009023FE"/>
    <w:rsid w:val="009026DF"/>
    <w:rsid w:val="00902C07"/>
    <w:rsid w:val="00904CFA"/>
    <w:rsid w:val="00905804"/>
    <w:rsid w:val="00905939"/>
    <w:rsid w:val="00906547"/>
    <w:rsid w:val="00907084"/>
    <w:rsid w:val="009075B3"/>
    <w:rsid w:val="009101E2"/>
    <w:rsid w:val="00910DF3"/>
    <w:rsid w:val="00914EC2"/>
    <w:rsid w:val="00914FC7"/>
    <w:rsid w:val="00915D73"/>
    <w:rsid w:val="00916077"/>
    <w:rsid w:val="009170A2"/>
    <w:rsid w:val="00917B0D"/>
    <w:rsid w:val="009208A6"/>
    <w:rsid w:val="00920D76"/>
    <w:rsid w:val="009222A1"/>
    <w:rsid w:val="00924514"/>
    <w:rsid w:val="00927316"/>
    <w:rsid w:val="0093101B"/>
    <w:rsid w:val="0093133D"/>
    <w:rsid w:val="00932336"/>
    <w:rsid w:val="0093276D"/>
    <w:rsid w:val="00933D12"/>
    <w:rsid w:val="00937065"/>
    <w:rsid w:val="00940285"/>
    <w:rsid w:val="009415B0"/>
    <w:rsid w:val="00942C1A"/>
    <w:rsid w:val="00943706"/>
    <w:rsid w:val="00947E7E"/>
    <w:rsid w:val="0095139A"/>
    <w:rsid w:val="009520DD"/>
    <w:rsid w:val="00953E16"/>
    <w:rsid w:val="0095403A"/>
    <w:rsid w:val="0095421C"/>
    <w:rsid w:val="009542AC"/>
    <w:rsid w:val="00954314"/>
    <w:rsid w:val="00957305"/>
    <w:rsid w:val="00961BB2"/>
    <w:rsid w:val="00962108"/>
    <w:rsid w:val="00962383"/>
    <w:rsid w:val="009638D6"/>
    <w:rsid w:val="00963B9D"/>
    <w:rsid w:val="0097408E"/>
    <w:rsid w:val="00974BB2"/>
    <w:rsid w:val="00974FA7"/>
    <w:rsid w:val="009756E5"/>
    <w:rsid w:val="009778BE"/>
    <w:rsid w:val="00977A8C"/>
    <w:rsid w:val="00983910"/>
    <w:rsid w:val="00987F5E"/>
    <w:rsid w:val="0099108C"/>
    <w:rsid w:val="009922E0"/>
    <w:rsid w:val="009932AC"/>
    <w:rsid w:val="00994351"/>
    <w:rsid w:val="009946C9"/>
    <w:rsid w:val="00996A8F"/>
    <w:rsid w:val="00997872"/>
    <w:rsid w:val="009A1DBF"/>
    <w:rsid w:val="009A4DAA"/>
    <w:rsid w:val="009A5FAC"/>
    <w:rsid w:val="009A5FD0"/>
    <w:rsid w:val="009A68E6"/>
    <w:rsid w:val="009A7598"/>
    <w:rsid w:val="009B107A"/>
    <w:rsid w:val="009B1DF8"/>
    <w:rsid w:val="009B3D20"/>
    <w:rsid w:val="009B5418"/>
    <w:rsid w:val="009B5519"/>
    <w:rsid w:val="009B7E78"/>
    <w:rsid w:val="009C0727"/>
    <w:rsid w:val="009C32C9"/>
    <w:rsid w:val="009C3C80"/>
    <w:rsid w:val="009C3EE3"/>
    <w:rsid w:val="009C492F"/>
    <w:rsid w:val="009C6632"/>
    <w:rsid w:val="009C7908"/>
    <w:rsid w:val="009D1CED"/>
    <w:rsid w:val="009D23D5"/>
    <w:rsid w:val="009D2FF2"/>
    <w:rsid w:val="009D3226"/>
    <w:rsid w:val="009D3385"/>
    <w:rsid w:val="009D456B"/>
    <w:rsid w:val="009D6396"/>
    <w:rsid w:val="009D793C"/>
    <w:rsid w:val="009E16A9"/>
    <w:rsid w:val="009E375F"/>
    <w:rsid w:val="009E39D4"/>
    <w:rsid w:val="009E3E95"/>
    <w:rsid w:val="009E433B"/>
    <w:rsid w:val="009E5401"/>
    <w:rsid w:val="009E574F"/>
    <w:rsid w:val="009E5BEB"/>
    <w:rsid w:val="009F1E1B"/>
    <w:rsid w:val="009F6391"/>
    <w:rsid w:val="009F7991"/>
    <w:rsid w:val="00A05016"/>
    <w:rsid w:val="00A0758F"/>
    <w:rsid w:val="00A10C39"/>
    <w:rsid w:val="00A1570A"/>
    <w:rsid w:val="00A17127"/>
    <w:rsid w:val="00A207C0"/>
    <w:rsid w:val="00A211B4"/>
    <w:rsid w:val="00A240E2"/>
    <w:rsid w:val="00A31092"/>
    <w:rsid w:val="00A31410"/>
    <w:rsid w:val="00A31473"/>
    <w:rsid w:val="00A32FE9"/>
    <w:rsid w:val="00A33C85"/>
    <w:rsid w:val="00A33DDF"/>
    <w:rsid w:val="00A34547"/>
    <w:rsid w:val="00A36896"/>
    <w:rsid w:val="00A376B7"/>
    <w:rsid w:val="00A407A7"/>
    <w:rsid w:val="00A41BF5"/>
    <w:rsid w:val="00A4329A"/>
    <w:rsid w:val="00A44778"/>
    <w:rsid w:val="00A469E7"/>
    <w:rsid w:val="00A52828"/>
    <w:rsid w:val="00A53B77"/>
    <w:rsid w:val="00A56A48"/>
    <w:rsid w:val="00A576D2"/>
    <w:rsid w:val="00A5799F"/>
    <w:rsid w:val="00A604A4"/>
    <w:rsid w:val="00A61B7D"/>
    <w:rsid w:val="00A654B9"/>
    <w:rsid w:val="00A65832"/>
    <w:rsid w:val="00A6605B"/>
    <w:rsid w:val="00A66ADC"/>
    <w:rsid w:val="00A7147D"/>
    <w:rsid w:val="00A738C1"/>
    <w:rsid w:val="00A73C72"/>
    <w:rsid w:val="00A741DF"/>
    <w:rsid w:val="00A80E3F"/>
    <w:rsid w:val="00A81B15"/>
    <w:rsid w:val="00A837FF"/>
    <w:rsid w:val="00A84DC8"/>
    <w:rsid w:val="00A85DBC"/>
    <w:rsid w:val="00A87FEB"/>
    <w:rsid w:val="00A9239D"/>
    <w:rsid w:val="00A93F9F"/>
    <w:rsid w:val="00A9420E"/>
    <w:rsid w:val="00A94230"/>
    <w:rsid w:val="00A9424E"/>
    <w:rsid w:val="00A954ED"/>
    <w:rsid w:val="00A97648"/>
    <w:rsid w:val="00AA144F"/>
    <w:rsid w:val="00AA1CFD"/>
    <w:rsid w:val="00AA2239"/>
    <w:rsid w:val="00AA33D2"/>
    <w:rsid w:val="00AA55AE"/>
    <w:rsid w:val="00AA69B7"/>
    <w:rsid w:val="00AB03A5"/>
    <w:rsid w:val="00AB0C57"/>
    <w:rsid w:val="00AB1195"/>
    <w:rsid w:val="00AB4182"/>
    <w:rsid w:val="00AC27DB"/>
    <w:rsid w:val="00AC283F"/>
    <w:rsid w:val="00AC355E"/>
    <w:rsid w:val="00AC6D6B"/>
    <w:rsid w:val="00AD00A5"/>
    <w:rsid w:val="00AD1452"/>
    <w:rsid w:val="00AD44CD"/>
    <w:rsid w:val="00AD7736"/>
    <w:rsid w:val="00AE10CE"/>
    <w:rsid w:val="00AE2AC0"/>
    <w:rsid w:val="00AE70D4"/>
    <w:rsid w:val="00AE7868"/>
    <w:rsid w:val="00AF0203"/>
    <w:rsid w:val="00AF0407"/>
    <w:rsid w:val="00AF38A1"/>
    <w:rsid w:val="00AF3D5C"/>
    <w:rsid w:val="00AF468A"/>
    <w:rsid w:val="00AF4D8B"/>
    <w:rsid w:val="00B025AD"/>
    <w:rsid w:val="00B04B5F"/>
    <w:rsid w:val="00B065B9"/>
    <w:rsid w:val="00B067CA"/>
    <w:rsid w:val="00B12B26"/>
    <w:rsid w:val="00B12E69"/>
    <w:rsid w:val="00B1332F"/>
    <w:rsid w:val="00B15199"/>
    <w:rsid w:val="00B163F8"/>
    <w:rsid w:val="00B209AC"/>
    <w:rsid w:val="00B241AA"/>
    <w:rsid w:val="00B2472D"/>
    <w:rsid w:val="00B24CA0"/>
    <w:rsid w:val="00B252E6"/>
    <w:rsid w:val="00B2549F"/>
    <w:rsid w:val="00B25D31"/>
    <w:rsid w:val="00B25ED9"/>
    <w:rsid w:val="00B3039D"/>
    <w:rsid w:val="00B330DC"/>
    <w:rsid w:val="00B34869"/>
    <w:rsid w:val="00B41067"/>
    <w:rsid w:val="00B4108D"/>
    <w:rsid w:val="00B50C87"/>
    <w:rsid w:val="00B541B5"/>
    <w:rsid w:val="00B57265"/>
    <w:rsid w:val="00B633AE"/>
    <w:rsid w:val="00B64856"/>
    <w:rsid w:val="00B665D2"/>
    <w:rsid w:val="00B6737C"/>
    <w:rsid w:val="00B718C8"/>
    <w:rsid w:val="00B71986"/>
    <w:rsid w:val="00B7214D"/>
    <w:rsid w:val="00B72AFF"/>
    <w:rsid w:val="00B74372"/>
    <w:rsid w:val="00B75525"/>
    <w:rsid w:val="00B80283"/>
    <w:rsid w:val="00B8095F"/>
    <w:rsid w:val="00B80B0C"/>
    <w:rsid w:val="00B80B11"/>
    <w:rsid w:val="00B822D3"/>
    <w:rsid w:val="00B831AE"/>
    <w:rsid w:val="00B83CDA"/>
    <w:rsid w:val="00B8446C"/>
    <w:rsid w:val="00B87725"/>
    <w:rsid w:val="00B90F3D"/>
    <w:rsid w:val="00B93482"/>
    <w:rsid w:val="00BA12ED"/>
    <w:rsid w:val="00BA1E70"/>
    <w:rsid w:val="00BA259A"/>
    <w:rsid w:val="00BA259C"/>
    <w:rsid w:val="00BA29D3"/>
    <w:rsid w:val="00BA307F"/>
    <w:rsid w:val="00BA46DD"/>
    <w:rsid w:val="00BA5280"/>
    <w:rsid w:val="00BA6D2E"/>
    <w:rsid w:val="00BB0CC7"/>
    <w:rsid w:val="00BB14F1"/>
    <w:rsid w:val="00BB47CD"/>
    <w:rsid w:val="00BB4D9B"/>
    <w:rsid w:val="00BB572E"/>
    <w:rsid w:val="00BB67D2"/>
    <w:rsid w:val="00BB74FD"/>
    <w:rsid w:val="00BC4D5C"/>
    <w:rsid w:val="00BC55AE"/>
    <w:rsid w:val="00BC5982"/>
    <w:rsid w:val="00BC60BF"/>
    <w:rsid w:val="00BD28BF"/>
    <w:rsid w:val="00BD303F"/>
    <w:rsid w:val="00BD3261"/>
    <w:rsid w:val="00BD3ECD"/>
    <w:rsid w:val="00BD5FFC"/>
    <w:rsid w:val="00BD6404"/>
    <w:rsid w:val="00BD6C53"/>
    <w:rsid w:val="00BE08E7"/>
    <w:rsid w:val="00BE1A94"/>
    <w:rsid w:val="00BE33AE"/>
    <w:rsid w:val="00BE3EF3"/>
    <w:rsid w:val="00BE3F03"/>
    <w:rsid w:val="00BF046F"/>
    <w:rsid w:val="00BF05A5"/>
    <w:rsid w:val="00BF21BD"/>
    <w:rsid w:val="00BF28F1"/>
    <w:rsid w:val="00BF520F"/>
    <w:rsid w:val="00C01D50"/>
    <w:rsid w:val="00C03A16"/>
    <w:rsid w:val="00C056DC"/>
    <w:rsid w:val="00C07089"/>
    <w:rsid w:val="00C10A25"/>
    <w:rsid w:val="00C1329B"/>
    <w:rsid w:val="00C14203"/>
    <w:rsid w:val="00C1572F"/>
    <w:rsid w:val="00C17672"/>
    <w:rsid w:val="00C231CC"/>
    <w:rsid w:val="00C23801"/>
    <w:rsid w:val="00C24B87"/>
    <w:rsid w:val="00C24C05"/>
    <w:rsid w:val="00C24D2F"/>
    <w:rsid w:val="00C26222"/>
    <w:rsid w:val="00C31044"/>
    <w:rsid w:val="00C31283"/>
    <w:rsid w:val="00C33C48"/>
    <w:rsid w:val="00C340E5"/>
    <w:rsid w:val="00C352BF"/>
    <w:rsid w:val="00C35AA7"/>
    <w:rsid w:val="00C37544"/>
    <w:rsid w:val="00C42667"/>
    <w:rsid w:val="00C43BA1"/>
    <w:rsid w:val="00C43DAB"/>
    <w:rsid w:val="00C47F08"/>
    <w:rsid w:val="00C514A6"/>
    <w:rsid w:val="00C52328"/>
    <w:rsid w:val="00C5739F"/>
    <w:rsid w:val="00C57C8E"/>
    <w:rsid w:val="00C57CF0"/>
    <w:rsid w:val="00C62D68"/>
    <w:rsid w:val="00C63557"/>
    <w:rsid w:val="00C639BE"/>
    <w:rsid w:val="00C64112"/>
    <w:rsid w:val="00C649BD"/>
    <w:rsid w:val="00C65891"/>
    <w:rsid w:val="00C66AC9"/>
    <w:rsid w:val="00C66ED0"/>
    <w:rsid w:val="00C7016F"/>
    <w:rsid w:val="00C724D3"/>
    <w:rsid w:val="00C77DD9"/>
    <w:rsid w:val="00C83BE6"/>
    <w:rsid w:val="00C85354"/>
    <w:rsid w:val="00C86ABA"/>
    <w:rsid w:val="00C92C22"/>
    <w:rsid w:val="00C943F3"/>
    <w:rsid w:val="00C94950"/>
    <w:rsid w:val="00C95E85"/>
    <w:rsid w:val="00CA08C6"/>
    <w:rsid w:val="00CA0A77"/>
    <w:rsid w:val="00CA1ADD"/>
    <w:rsid w:val="00CA2729"/>
    <w:rsid w:val="00CA3057"/>
    <w:rsid w:val="00CA45F8"/>
    <w:rsid w:val="00CA4893"/>
    <w:rsid w:val="00CB0305"/>
    <w:rsid w:val="00CB33C7"/>
    <w:rsid w:val="00CB5F91"/>
    <w:rsid w:val="00CB6DA7"/>
    <w:rsid w:val="00CB7E4C"/>
    <w:rsid w:val="00CC0C02"/>
    <w:rsid w:val="00CC25B4"/>
    <w:rsid w:val="00CC5F88"/>
    <w:rsid w:val="00CC69C8"/>
    <w:rsid w:val="00CC77A2"/>
    <w:rsid w:val="00CD307E"/>
    <w:rsid w:val="00CD629F"/>
    <w:rsid w:val="00CD6A1B"/>
    <w:rsid w:val="00CD71BF"/>
    <w:rsid w:val="00CE0A7F"/>
    <w:rsid w:val="00CE1718"/>
    <w:rsid w:val="00CF4156"/>
    <w:rsid w:val="00CF4D64"/>
    <w:rsid w:val="00CF71AD"/>
    <w:rsid w:val="00D0036C"/>
    <w:rsid w:val="00D035CF"/>
    <w:rsid w:val="00D03B9C"/>
    <w:rsid w:val="00D03D00"/>
    <w:rsid w:val="00D05C30"/>
    <w:rsid w:val="00D10052"/>
    <w:rsid w:val="00D11118"/>
    <w:rsid w:val="00D11321"/>
    <w:rsid w:val="00D11359"/>
    <w:rsid w:val="00D1444E"/>
    <w:rsid w:val="00D20568"/>
    <w:rsid w:val="00D220DC"/>
    <w:rsid w:val="00D23F34"/>
    <w:rsid w:val="00D24172"/>
    <w:rsid w:val="00D25AB9"/>
    <w:rsid w:val="00D2635B"/>
    <w:rsid w:val="00D26648"/>
    <w:rsid w:val="00D27DCC"/>
    <w:rsid w:val="00D31467"/>
    <w:rsid w:val="00D31855"/>
    <w:rsid w:val="00D3188C"/>
    <w:rsid w:val="00D32F7E"/>
    <w:rsid w:val="00D33068"/>
    <w:rsid w:val="00D3345D"/>
    <w:rsid w:val="00D3411A"/>
    <w:rsid w:val="00D34E44"/>
    <w:rsid w:val="00D35F9B"/>
    <w:rsid w:val="00D36B69"/>
    <w:rsid w:val="00D37EFE"/>
    <w:rsid w:val="00D408DD"/>
    <w:rsid w:val="00D41AEE"/>
    <w:rsid w:val="00D437EF"/>
    <w:rsid w:val="00D443FB"/>
    <w:rsid w:val="00D45D72"/>
    <w:rsid w:val="00D473A5"/>
    <w:rsid w:val="00D500C9"/>
    <w:rsid w:val="00D520E4"/>
    <w:rsid w:val="00D52A12"/>
    <w:rsid w:val="00D53A38"/>
    <w:rsid w:val="00D573CB"/>
    <w:rsid w:val="00D57481"/>
    <w:rsid w:val="00D575DD"/>
    <w:rsid w:val="00D57D85"/>
    <w:rsid w:val="00D57DFA"/>
    <w:rsid w:val="00D6309D"/>
    <w:rsid w:val="00D63D5D"/>
    <w:rsid w:val="00D67FCF"/>
    <w:rsid w:val="00D709CE"/>
    <w:rsid w:val="00D71F73"/>
    <w:rsid w:val="00D76E67"/>
    <w:rsid w:val="00D77F5E"/>
    <w:rsid w:val="00D80786"/>
    <w:rsid w:val="00D81CAB"/>
    <w:rsid w:val="00D8576F"/>
    <w:rsid w:val="00D8677F"/>
    <w:rsid w:val="00D93E78"/>
    <w:rsid w:val="00D968D0"/>
    <w:rsid w:val="00D971E8"/>
    <w:rsid w:val="00D97F0C"/>
    <w:rsid w:val="00DA3A86"/>
    <w:rsid w:val="00DA6F7C"/>
    <w:rsid w:val="00DB1A13"/>
    <w:rsid w:val="00DB3A09"/>
    <w:rsid w:val="00DB46AB"/>
    <w:rsid w:val="00DB7A2A"/>
    <w:rsid w:val="00DB7C96"/>
    <w:rsid w:val="00DC17D1"/>
    <w:rsid w:val="00DC2500"/>
    <w:rsid w:val="00DC3364"/>
    <w:rsid w:val="00DC36A0"/>
    <w:rsid w:val="00DC4F72"/>
    <w:rsid w:val="00DC516A"/>
    <w:rsid w:val="00DC77DC"/>
    <w:rsid w:val="00DD0453"/>
    <w:rsid w:val="00DD0C2C"/>
    <w:rsid w:val="00DD19DE"/>
    <w:rsid w:val="00DD28BC"/>
    <w:rsid w:val="00DD61E0"/>
    <w:rsid w:val="00DE31F0"/>
    <w:rsid w:val="00DE3D1C"/>
    <w:rsid w:val="00DF2910"/>
    <w:rsid w:val="00DF2B9C"/>
    <w:rsid w:val="00DF4BE8"/>
    <w:rsid w:val="00DF662B"/>
    <w:rsid w:val="00E005E8"/>
    <w:rsid w:val="00E00E54"/>
    <w:rsid w:val="00E0227D"/>
    <w:rsid w:val="00E02C39"/>
    <w:rsid w:val="00E039F7"/>
    <w:rsid w:val="00E04B84"/>
    <w:rsid w:val="00E05BC4"/>
    <w:rsid w:val="00E06466"/>
    <w:rsid w:val="00E06835"/>
    <w:rsid w:val="00E06FDA"/>
    <w:rsid w:val="00E07EE7"/>
    <w:rsid w:val="00E12980"/>
    <w:rsid w:val="00E160A5"/>
    <w:rsid w:val="00E1713D"/>
    <w:rsid w:val="00E17B04"/>
    <w:rsid w:val="00E20A43"/>
    <w:rsid w:val="00E21E27"/>
    <w:rsid w:val="00E23898"/>
    <w:rsid w:val="00E2412A"/>
    <w:rsid w:val="00E303C4"/>
    <w:rsid w:val="00E31390"/>
    <w:rsid w:val="00E319F1"/>
    <w:rsid w:val="00E31FCD"/>
    <w:rsid w:val="00E33A36"/>
    <w:rsid w:val="00E33CD2"/>
    <w:rsid w:val="00E33D09"/>
    <w:rsid w:val="00E35540"/>
    <w:rsid w:val="00E40E90"/>
    <w:rsid w:val="00E45C7E"/>
    <w:rsid w:val="00E47378"/>
    <w:rsid w:val="00E506BD"/>
    <w:rsid w:val="00E513BF"/>
    <w:rsid w:val="00E531EB"/>
    <w:rsid w:val="00E54874"/>
    <w:rsid w:val="00E54B6F"/>
    <w:rsid w:val="00E55ACA"/>
    <w:rsid w:val="00E56C79"/>
    <w:rsid w:val="00E57B74"/>
    <w:rsid w:val="00E6179E"/>
    <w:rsid w:val="00E6350D"/>
    <w:rsid w:val="00E65BC6"/>
    <w:rsid w:val="00E661FF"/>
    <w:rsid w:val="00E726EB"/>
    <w:rsid w:val="00E72CF1"/>
    <w:rsid w:val="00E72DF3"/>
    <w:rsid w:val="00E74C9B"/>
    <w:rsid w:val="00E80B52"/>
    <w:rsid w:val="00E817FD"/>
    <w:rsid w:val="00E81EDD"/>
    <w:rsid w:val="00E824C3"/>
    <w:rsid w:val="00E840B3"/>
    <w:rsid w:val="00E84D10"/>
    <w:rsid w:val="00E8629F"/>
    <w:rsid w:val="00E91008"/>
    <w:rsid w:val="00E9374E"/>
    <w:rsid w:val="00E945AE"/>
    <w:rsid w:val="00E94F54"/>
    <w:rsid w:val="00E950D2"/>
    <w:rsid w:val="00E956DB"/>
    <w:rsid w:val="00E96E79"/>
    <w:rsid w:val="00E97AD5"/>
    <w:rsid w:val="00EA1111"/>
    <w:rsid w:val="00EA3074"/>
    <w:rsid w:val="00EA3B4F"/>
    <w:rsid w:val="00EA3C24"/>
    <w:rsid w:val="00EA46AD"/>
    <w:rsid w:val="00EA5B3C"/>
    <w:rsid w:val="00EA73DF"/>
    <w:rsid w:val="00EB1E40"/>
    <w:rsid w:val="00EB34AD"/>
    <w:rsid w:val="00EB5A0F"/>
    <w:rsid w:val="00EB61AE"/>
    <w:rsid w:val="00EC2804"/>
    <w:rsid w:val="00EC2DE5"/>
    <w:rsid w:val="00EC322D"/>
    <w:rsid w:val="00EC50E3"/>
    <w:rsid w:val="00EC6795"/>
    <w:rsid w:val="00EC7776"/>
    <w:rsid w:val="00ED0EBF"/>
    <w:rsid w:val="00ED1AA6"/>
    <w:rsid w:val="00ED383A"/>
    <w:rsid w:val="00EE0083"/>
    <w:rsid w:val="00EE0C1B"/>
    <w:rsid w:val="00EE1080"/>
    <w:rsid w:val="00EE2A18"/>
    <w:rsid w:val="00EE3469"/>
    <w:rsid w:val="00EF1EC5"/>
    <w:rsid w:val="00EF24D9"/>
    <w:rsid w:val="00EF3985"/>
    <w:rsid w:val="00EF493E"/>
    <w:rsid w:val="00EF4C88"/>
    <w:rsid w:val="00EF55EB"/>
    <w:rsid w:val="00F00CE1"/>
    <w:rsid w:val="00F00DCC"/>
    <w:rsid w:val="00F0156F"/>
    <w:rsid w:val="00F02A8E"/>
    <w:rsid w:val="00F03506"/>
    <w:rsid w:val="00F043CF"/>
    <w:rsid w:val="00F05AC8"/>
    <w:rsid w:val="00F06DE4"/>
    <w:rsid w:val="00F07167"/>
    <w:rsid w:val="00F072D8"/>
    <w:rsid w:val="00F07CE0"/>
    <w:rsid w:val="00F10817"/>
    <w:rsid w:val="00F115F5"/>
    <w:rsid w:val="00F121CC"/>
    <w:rsid w:val="00F125EE"/>
    <w:rsid w:val="00F12E40"/>
    <w:rsid w:val="00F13D05"/>
    <w:rsid w:val="00F1679D"/>
    <w:rsid w:val="00F1682C"/>
    <w:rsid w:val="00F20B91"/>
    <w:rsid w:val="00F21139"/>
    <w:rsid w:val="00F24B8B"/>
    <w:rsid w:val="00F26890"/>
    <w:rsid w:val="00F27414"/>
    <w:rsid w:val="00F30D2E"/>
    <w:rsid w:val="00F32CB3"/>
    <w:rsid w:val="00F33930"/>
    <w:rsid w:val="00F34103"/>
    <w:rsid w:val="00F35516"/>
    <w:rsid w:val="00F3554F"/>
    <w:rsid w:val="00F35790"/>
    <w:rsid w:val="00F37D43"/>
    <w:rsid w:val="00F4136D"/>
    <w:rsid w:val="00F41870"/>
    <w:rsid w:val="00F4212E"/>
    <w:rsid w:val="00F42C20"/>
    <w:rsid w:val="00F43E34"/>
    <w:rsid w:val="00F51F58"/>
    <w:rsid w:val="00F53053"/>
    <w:rsid w:val="00F53881"/>
    <w:rsid w:val="00F53FE2"/>
    <w:rsid w:val="00F575FF"/>
    <w:rsid w:val="00F618EF"/>
    <w:rsid w:val="00F64A66"/>
    <w:rsid w:val="00F64FD2"/>
    <w:rsid w:val="00F65582"/>
    <w:rsid w:val="00F66E75"/>
    <w:rsid w:val="00F672F0"/>
    <w:rsid w:val="00F6785A"/>
    <w:rsid w:val="00F701CB"/>
    <w:rsid w:val="00F732DF"/>
    <w:rsid w:val="00F73306"/>
    <w:rsid w:val="00F734C8"/>
    <w:rsid w:val="00F74F32"/>
    <w:rsid w:val="00F75401"/>
    <w:rsid w:val="00F77EB0"/>
    <w:rsid w:val="00F82412"/>
    <w:rsid w:val="00F87CDD"/>
    <w:rsid w:val="00F933F0"/>
    <w:rsid w:val="00F937A3"/>
    <w:rsid w:val="00F94715"/>
    <w:rsid w:val="00F94CC1"/>
    <w:rsid w:val="00F96A3D"/>
    <w:rsid w:val="00FA056D"/>
    <w:rsid w:val="00FA4718"/>
    <w:rsid w:val="00FA5848"/>
    <w:rsid w:val="00FA6899"/>
    <w:rsid w:val="00FA7B27"/>
    <w:rsid w:val="00FA7F3D"/>
    <w:rsid w:val="00FB05C9"/>
    <w:rsid w:val="00FB0BB6"/>
    <w:rsid w:val="00FB389D"/>
    <w:rsid w:val="00FB38D8"/>
    <w:rsid w:val="00FB7104"/>
    <w:rsid w:val="00FC051F"/>
    <w:rsid w:val="00FC06FF"/>
    <w:rsid w:val="00FC1276"/>
    <w:rsid w:val="00FC5214"/>
    <w:rsid w:val="00FC6889"/>
    <w:rsid w:val="00FC69B4"/>
    <w:rsid w:val="00FC7383"/>
    <w:rsid w:val="00FD0694"/>
    <w:rsid w:val="00FD25BE"/>
    <w:rsid w:val="00FD2E70"/>
    <w:rsid w:val="00FD552A"/>
    <w:rsid w:val="00FD7AA7"/>
    <w:rsid w:val="00FE4A1C"/>
    <w:rsid w:val="00FF1FCB"/>
    <w:rsid w:val="00FF3CD6"/>
    <w:rsid w:val="00FF52D4"/>
    <w:rsid w:val="00FF6AA4"/>
    <w:rsid w:val="00FF6B09"/>
    <w:rsid w:val="05423B57"/>
    <w:rsid w:val="2DA46441"/>
    <w:rsid w:val="35576517"/>
    <w:rsid w:val="58D971B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799B622"/>
  <w15:docId w15:val="{AEA43F07-CA57-4910-9479-454675BE0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24EC"/>
    <w:pPr>
      <w:spacing w:after="180"/>
    </w:pPr>
    <w:rPr>
      <w:lang w:val="en-GB" w:eastAsia="en-US"/>
    </w:rPr>
  </w:style>
  <w:style w:type="paragraph" w:styleId="1">
    <w:name w:val="heading 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71">
    <w:name w:val="toc 7"/>
    <w:basedOn w:val="61"/>
    <w:next w:val="a"/>
    <w:qFormat/>
    <w:pPr>
      <w:ind w:left="2268" w:hanging="2268"/>
    </w:pPr>
  </w:style>
  <w:style w:type="paragraph" w:styleId="61">
    <w:name w:val="toc 6"/>
    <w:basedOn w:val="51"/>
    <w:next w:val="a"/>
    <w:qFormat/>
    <w:pPr>
      <w:ind w:left="1985" w:hanging="1985"/>
    </w:pPr>
  </w:style>
  <w:style w:type="paragraph" w:styleId="51">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qFormat/>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tion Char1 Char,cap Char Char1,Caption Char Char1 Char,cap Char2 Char,Ca,cap Char2,Caption Char C...,cap1,cap2,cap11,Légende-figure,Légende-figure Char,Beschrifubg,Beschriftung Char,label,cap11 Char,cap11 Char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2"/>
    <w:qFormat/>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Pr>
      <w:b/>
      <w:bCs/>
    </w:rPr>
  </w:style>
  <w:style w:type="character" w:styleId="aff">
    <w:name w:val="endnote reference"/>
    <w:qFormat/>
    <w:rPr>
      <w:vertAlign w:val="superscript"/>
    </w:rPr>
  </w:style>
  <w:style w:type="character" w:styleId="aff0">
    <w:name w:val="FollowedHyperlink"/>
    <w:qFormat/>
    <w:rPr>
      <w:color w:val="800080"/>
      <w:u w:val="single"/>
    </w:rPr>
  </w:style>
  <w:style w:type="character" w:styleId="aff1">
    <w:name w:val="Emphasis"/>
    <w:uiPriority w:val="20"/>
    <w:qFormat/>
    <w:rPr>
      <w:i/>
      <w:iCs/>
    </w:rPr>
  </w:style>
  <w:style w:type="character" w:styleId="aff2">
    <w:name w:val="Hyperlink"/>
    <w:uiPriority w:val="99"/>
    <w:qFormat/>
    <w:rPr>
      <w:color w:val="0000FF"/>
      <w:u w:val="single"/>
    </w:rPr>
  </w:style>
  <w:style w:type="character" w:styleId="aff3">
    <w:name w:val="annotation reference"/>
    <w:uiPriority w:val="99"/>
    <w:qFormat/>
    <w:rPr>
      <w:sz w:val="16"/>
    </w:rPr>
  </w:style>
  <w:style w:type="character" w:styleId="aff4">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21"/>
    <w:qFormat/>
  </w:style>
  <w:style w:type="paragraph" w:customStyle="1" w:styleId="B3">
    <w:name w:val="B3"/>
    <w:basedOn w:val="31"/>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3">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tion Char1 Char 字符,cap Char Char1 字符,Caption Char Char1 Char 字符,cap Char2 Char 字符,Ca 字符,cap Char2 字符,Caption Char C... 字符,cap1 字符,cap2 字符,cap11 字符,Légende-figure 字符,Légende-figure Char 字符,Beschrifubg 字符,Beschriftung Char 字符,label 字符"/>
    <w:link w:val="a6"/>
    <w:uiPriority w:val="35"/>
    <w:qFormat/>
    <w:rPr>
      <w:b/>
      <w:lang w:val="en-GB"/>
    </w:rPr>
  </w:style>
  <w:style w:type="character" w:customStyle="1" w:styleId="30">
    <w:name w:val="标题 3 字符"/>
    <w:link w:val="3"/>
    <w:qFormat/>
    <w:rPr>
      <w:rFonts w:ascii="Arial" w:hAnsi="Arial"/>
      <w:sz w:val="28"/>
      <w:szCs w:val="18"/>
      <w:lang w:val="sv-SE"/>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5">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4">
    <w:name w:val="不明显参考1"/>
    <w:uiPriority w:val="31"/>
    <w:qFormat/>
    <w:rPr>
      <w:smallCaps/>
      <w:color w:val="C0504D"/>
      <w:u w:val="single"/>
    </w:rPr>
  </w:style>
  <w:style w:type="paragraph" w:customStyle="1" w:styleId="aff6">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6"/>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0">
    <w:name w:val="标题 5 字符"/>
    <w:basedOn w:val="a0"/>
    <w:link w:val="5"/>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7">
    <w:name w:val="List Paragraph"/>
    <w:aliases w:val="Lista1,- Bullets,?? ??,?????,????,목록 단락,목록 단,1st level - Bullet List Paragraph,List Paragraph1,Lettre d'introduction,Paragrafo elenco,Normal bullet 2,Bullet list,Numbered List,Task Body,Viñetas (Inicio Parrafo),3 Txt tabla,リスト段落,列出段落1,列"/>
    <w:basedOn w:val="a"/>
    <w:link w:val="aff8"/>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8">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7"/>
    <w:uiPriority w:val="34"/>
    <w:qFormat/>
    <w:locked/>
    <w:rPr>
      <w:rFonts w:eastAsia="MS Mincho"/>
      <w:lang w:val="en-GB" w:eastAsia="en-US"/>
    </w:rPr>
  </w:style>
  <w:style w:type="paragraph" w:customStyle="1" w:styleId="Style0">
    <w:name w:val="_Style 0"/>
    <w:uiPriority w:val="1"/>
    <w:qFormat/>
    <w:pPr>
      <w:widowControl w:val="0"/>
      <w:jc w:val="both"/>
    </w:pPr>
    <w:rPr>
      <w:kern w:val="2"/>
      <w:sz w:val="21"/>
      <w:szCs w:val="24"/>
    </w:rPr>
  </w:style>
  <w:style w:type="paragraph" w:customStyle="1" w:styleId="abstract">
    <w:name w:val="abstract"/>
    <w:basedOn w:val="a"/>
    <w:next w:val="a"/>
    <w:qFormat/>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2">
    <w:name w:val="B2+"/>
    <w:basedOn w:val="B20"/>
    <w:qFormat/>
    <w:pPr>
      <w:numPr>
        <w:numId w:val="3"/>
      </w:numPr>
      <w:overflowPunct w:val="0"/>
      <w:autoSpaceDE w:val="0"/>
      <w:autoSpaceDN w:val="0"/>
      <w:adjustRightInd w:val="0"/>
      <w:textAlignment w:val="baseline"/>
    </w:pPr>
  </w:style>
  <w:style w:type="paragraph" w:customStyle="1" w:styleId="Tabletext">
    <w:name w:val="Table_text"/>
    <w:basedOn w:val="a"/>
    <w:link w:val="TabletextChar"/>
    <w:rsid w:val="00091C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character" w:customStyle="1" w:styleId="TabletextChar">
    <w:name w:val="Table_text Char"/>
    <w:link w:val="Tabletext"/>
    <w:locked/>
    <w:rsid w:val="00091C0F"/>
    <w:rPr>
      <w:sz w:val="22"/>
      <w:lang w:val="en-GB" w:eastAsia="en-US"/>
    </w:rPr>
  </w:style>
  <w:style w:type="paragraph" w:customStyle="1" w:styleId="CharChar1CharCharCharCharCharCharCharCharCharCharCharCharCharCharChar">
    <w:name w:val="Char Char1 Char Char Char Char Char Char Char Char Char Char Char Char Char Char Char"/>
    <w:uiPriority w:val="99"/>
    <w:semiHidden/>
    <w:rsid w:val="00091C0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f9">
    <w:name w:val="Placeholder Text"/>
    <w:basedOn w:val="a0"/>
    <w:uiPriority w:val="99"/>
    <w:semiHidden/>
    <w:rsid w:val="00034074"/>
    <w:rPr>
      <w:color w:val="808080"/>
    </w:rPr>
  </w:style>
  <w:style w:type="table" w:styleId="15">
    <w:name w:val="Grid Table 1 Light"/>
    <w:basedOn w:val="a1"/>
    <w:uiPriority w:val="46"/>
    <w:rsid w:val="000800C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FChar">
    <w:name w:val="TF Char"/>
    <w:link w:val="TF"/>
    <w:locked/>
    <w:rsid w:val="00276D60"/>
    <w:rPr>
      <w:rFonts w:ascii="Arial" w:hAnsi="Arial"/>
      <w:b/>
      <w:lang w:val="zh-CN" w:eastAsia="en-US"/>
    </w:rPr>
  </w:style>
  <w:style w:type="character" w:customStyle="1" w:styleId="Artdef">
    <w:name w:val="Art_def"/>
    <w:basedOn w:val="a0"/>
    <w:rsid w:val="004F6B3E"/>
    <w:rPr>
      <w:rFonts w:ascii="Times New Roman" w:hAnsi="Times New Roman"/>
      <w:b/>
    </w:rPr>
  </w:style>
  <w:style w:type="paragraph" w:customStyle="1" w:styleId="Note">
    <w:name w:val="Note"/>
    <w:basedOn w:val="a"/>
    <w:next w:val="a"/>
    <w:link w:val="NoteChar"/>
    <w:rsid w:val="004F6B3E"/>
    <w:pPr>
      <w:tabs>
        <w:tab w:val="left" w:pos="284"/>
        <w:tab w:val="left" w:pos="1134"/>
        <w:tab w:val="left" w:pos="1871"/>
        <w:tab w:val="left" w:pos="2268"/>
      </w:tabs>
      <w:overflowPunct w:val="0"/>
      <w:autoSpaceDE w:val="0"/>
      <w:autoSpaceDN w:val="0"/>
      <w:adjustRightInd w:val="0"/>
      <w:spacing w:before="80" w:after="0"/>
      <w:jc w:val="both"/>
      <w:textAlignment w:val="baseline"/>
    </w:pPr>
    <w:rPr>
      <w:rFonts w:eastAsiaTheme="minorEastAsia"/>
    </w:rPr>
  </w:style>
  <w:style w:type="character" w:customStyle="1" w:styleId="NoteChar">
    <w:name w:val="Note Char"/>
    <w:basedOn w:val="a0"/>
    <w:link w:val="Note"/>
    <w:locked/>
    <w:rsid w:val="004F6B3E"/>
    <w:rPr>
      <w:rFonts w:eastAsiaTheme="minorEastAsia"/>
      <w:lang w:val="en-GB" w:eastAsia="en-US"/>
    </w:rPr>
  </w:style>
  <w:style w:type="paragraph" w:customStyle="1" w:styleId="enumlev1">
    <w:name w:val="enumlev1"/>
    <w:basedOn w:val="a"/>
    <w:rsid w:val="0022229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heme="minorEastAsia"/>
      <w:sz w:val="24"/>
      <w:lang w:val="fr-FR"/>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1,Légende-figure Char1,label Char"/>
    <w:uiPriority w:val="35"/>
    <w:rsid w:val="00FA7B27"/>
    <w:rPr>
      <w:b/>
      <w:lang w:val="en-GB"/>
    </w:rPr>
  </w:style>
  <w:style w:type="paragraph" w:customStyle="1" w:styleId="Equationlegend">
    <w:name w:val="Equation_legend"/>
    <w:basedOn w:val="affa"/>
    <w:rsid w:val="005E3610"/>
    <w:pPr>
      <w:tabs>
        <w:tab w:val="right" w:pos="1701"/>
        <w:tab w:val="left" w:pos="1985"/>
      </w:tabs>
      <w:overflowPunct w:val="0"/>
      <w:autoSpaceDE w:val="0"/>
      <w:autoSpaceDN w:val="0"/>
      <w:adjustRightInd w:val="0"/>
      <w:spacing w:before="80" w:after="0"/>
      <w:ind w:left="1985" w:firstLineChars="0" w:hanging="1985"/>
      <w:jc w:val="both"/>
      <w:textAlignment w:val="baseline"/>
    </w:pPr>
    <w:rPr>
      <w:rFonts w:eastAsiaTheme="minorEastAsia"/>
      <w:sz w:val="24"/>
      <w:lang w:val="en-US"/>
    </w:rPr>
  </w:style>
  <w:style w:type="paragraph" w:customStyle="1" w:styleId="Blanc">
    <w:name w:val="Blanc"/>
    <w:basedOn w:val="a"/>
    <w:next w:val="Tabletext"/>
    <w:rsid w:val="005E3610"/>
    <w:pPr>
      <w:keepNext/>
      <w:keepLines/>
      <w:overflowPunct w:val="0"/>
      <w:autoSpaceDE w:val="0"/>
      <w:autoSpaceDN w:val="0"/>
      <w:adjustRightInd w:val="0"/>
      <w:spacing w:after="0"/>
      <w:jc w:val="both"/>
      <w:textAlignment w:val="baseline"/>
    </w:pPr>
    <w:rPr>
      <w:rFonts w:eastAsiaTheme="minorEastAsia"/>
      <w:sz w:val="16"/>
    </w:rPr>
  </w:style>
  <w:style w:type="paragraph" w:styleId="affa">
    <w:name w:val="Normal Indent"/>
    <w:basedOn w:val="a"/>
    <w:semiHidden/>
    <w:unhideWhenUsed/>
    <w:rsid w:val="005E361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81625">
      <w:bodyDiv w:val="1"/>
      <w:marLeft w:val="0"/>
      <w:marRight w:val="0"/>
      <w:marTop w:val="0"/>
      <w:marBottom w:val="0"/>
      <w:divBdr>
        <w:top w:val="none" w:sz="0" w:space="0" w:color="auto"/>
        <w:left w:val="none" w:sz="0" w:space="0" w:color="auto"/>
        <w:bottom w:val="none" w:sz="0" w:space="0" w:color="auto"/>
        <w:right w:val="none" w:sz="0" w:space="0" w:color="auto"/>
      </w:divBdr>
    </w:div>
    <w:div w:id="45421405">
      <w:bodyDiv w:val="1"/>
      <w:marLeft w:val="0"/>
      <w:marRight w:val="0"/>
      <w:marTop w:val="0"/>
      <w:marBottom w:val="0"/>
      <w:divBdr>
        <w:top w:val="none" w:sz="0" w:space="0" w:color="auto"/>
        <w:left w:val="none" w:sz="0" w:space="0" w:color="auto"/>
        <w:bottom w:val="none" w:sz="0" w:space="0" w:color="auto"/>
        <w:right w:val="none" w:sz="0" w:space="0" w:color="auto"/>
      </w:divBdr>
    </w:div>
    <w:div w:id="371226917">
      <w:bodyDiv w:val="1"/>
      <w:marLeft w:val="0"/>
      <w:marRight w:val="0"/>
      <w:marTop w:val="0"/>
      <w:marBottom w:val="0"/>
      <w:divBdr>
        <w:top w:val="none" w:sz="0" w:space="0" w:color="auto"/>
        <w:left w:val="none" w:sz="0" w:space="0" w:color="auto"/>
        <w:bottom w:val="none" w:sz="0" w:space="0" w:color="auto"/>
        <w:right w:val="none" w:sz="0" w:space="0" w:color="auto"/>
      </w:divBdr>
    </w:div>
    <w:div w:id="492112898">
      <w:bodyDiv w:val="1"/>
      <w:marLeft w:val="0"/>
      <w:marRight w:val="0"/>
      <w:marTop w:val="0"/>
      <w:marBottom w:val="0"/>
      <w:divBdr>
        <w:top w:val="none" w:sz="0" w:space="0" w:color="auto"/>
        <w:left w:val="none" w:sz="0" w:space="0" w:color="auto"/>
        <w:bottom w:val="none" w:sz="0" w:space="0" w:color="auto"/>
        <w:right w:val="none" w:sz="0" w:space="0" w:color="auto"/>
      </w:divBdr>
    </w:div>
    <w:div w:id="534855402">
      <w:bodyDiv w:val="1"/>
      <w:marLeft w:val="0"/>
      <w:marRight w:val="0"/>
      <w:marTop w:val="0"/>
      <w:marBottom w:val="0"/>
      <w:divBdr>
        <w:top w:val="none" w:sz="0" w:space="0" w:color="auto"/>
        <w:left w:val="none" w:sz="0" w:space="0" w:color="auto"/>
        <w:bottom w:val="none" w:sz="0" w:space="0" w:color="auto"/>
        <w:right w:val="none" w:sz="0" w:space="0" w:color="auto"/>
      </w:divBdr>
    </w:div>
    <w:div w:id="562175683">
      <w:bodyDiv w:val="1"/>
      <w:marLeft w:val="0"/>
      <w:marRight w:val="0"/>
      <w:marTop w:val="0"/>
      <w:marBottom w:val="0"/>
      <w:divBdr>
        <w:top w:val="none" w:sz="0" w:space="0" w:color="auto"/>
        <w:left w:val="none" w:sz="0" w:space="0" w:color="auto"/>
        <w:bottom w:val="none" w:sz="0" w:space="0" w:color="auto"/>
        <w:right w:val="none" w:sz="0" w:space="0" w:color="auto"/>
      </w:divBdr>
    </w:div>
    <w:div w:id="636684189">
      <w:bodyDiv w:val="1"/>
      <w:marLeft w:val="0"/>
      <w:marRight w:val="0"/>
      <w:marTop w:val="0"/>
      <w:marBottom w:val="0"/>
      <w:divBdr>
        <w:top w:val="none" w:sz="0" w:space="0" w:color="auto"/>
        <w:left w:val="none" w:sz="0" w:space="0" w:color="auto"/>
        <w:bottom w:val="none" w:sz="0" w:space="0" w:color="auto"/>
        <w:right w:val="none" w:sz="0" w:space="0" w:color="auto"/>
      </w:divBdr>
    </w:div>
    <w:div w:id="797340275">
      <w:bodyDiv w:val="1"/>
      <w:marLeft w:val="0"/>
      <w:marRight w:val="0"/>
      <w:marTop w:val="0"/>
      <w:marBottom w:val="0"/>
      <w:divBdr>
        <w:top w:val="none" w:sz="0" w:space="0" w:color="auto"/>
        <w:left w:val="none" w:sz="0" w:space="0" w:color="auto"/>
        <w:bottom w:val="none" w:sz="0" w:space="0" w:color="auto"/>
        <w:right w:val="none" w:sz="0" w:space="0" w:color="auto"/>
      </w:divBdr>
    </w:div>
    <w:div w:id="811601969">
      <w:bodyDiv w:val="1"/>
      <w:marLeft w:val="0"/>
      <w:marRight w:val="0"/>
      <w:marTop w:val="0"/>
      <w:marBottom w:val="0"/>
      <w:divBdr>
        <w:top w:val="none" w:sz="0" w:space="0" w:color="auto"/>
        <w:left w:val="none" w:sz="0" w:space="0" w:color="auto"/>
        <w:bottom w:val="none" w:sz="0" w:space="0" w:color="auto"/>
        <w:right w:val="none" w:sz="0" w:space="0" w:color="auto"/>
      </w:divBdr>
    </w:div>
    <w:div w:id="1041133699">
      <w:bodyDiv w:val="1"/>
      <w:marLeft w:val="0"/>
      <w:marRight w:val="0"/>
      <w:marTop w:val="0"/>
      <w:marBottom w:val="0"/>
      <w:divBdr>
        <w:top w:val="none" w:sz="0" w:space="0" w:color="auto"/>
        <w:left w:val="none" w:sz="0" w:space="0" w:color="auto"/>
        <w:bottom w:val="none" w:sz="0" w:space="0" w:color="auto"/>
        <w:right w:val="none" w:sz="0" w:space="0" w:color="auto"/>
      </w:divBdr>
    </w:div>
    <w:div w:id="1197154149">
      <w:bodyDiv w:val="1"/>
      <w:marLeft w:val="0"/>
      <w:marRight w:val="0"/>
      <w:marTop w:val="0"/>
      <w:marBottom w:val="0"/>
      <w:divBdr>
        <w:top w:val="none" w:sz="0" w:space="0" w:color="auto"/>
        <w:left w:val="none" w:sz="0" w:space="0" w:color="auto"/>
        <w:bottom w:val="none" w:sz="0" w:space="0" w:color="auto"/>
        <w:right w:val="none" w:sz="0" w:space="0" w:color="auto"/>
      </w:divBdr>
    </w:div>
    <w:div w:id="1295677532">
      <w:bodyDiv w:val="1"/>
      <w:marLeft w:val="0"/>
      <w:marRight w:val="0"/>
      <w:marTop w:val="0"/>
      <w:marBottom w:val="0"/>
      <w:divBdr>
        <w:top w:val="none" w:sz="0" w:space="0" w:color="auto"/>
        <w:left w:val="none" w:sz="0" w:space="0" w:color="auto"/>
        <w:bottom w:val="none" w:sz="0" w:space="0" w:color="auto"/>
        <w:right w:val="none" w:sz="0" w:space="0" w:color="auto"/>
      </w:divBdr>
    </w:div>
    <w:div w:id="1342507623">
      <w:bodyDiv w:val="1"/>
      <w:marLeft w:val="0"/>
      <w:marRight w:val="0"/>
      <w:marTop w:val="0"/>
      <w:marBottom w:val="0"/>
      <w:divBdr>
        <w:top w:val="none" w:sz="0" w:space="0" w:color="auto"/>
        <w:left w:val="none" w:sz="0" w:space="0" w:color="auto"/>
        <w:bottom w:val="none" w:sz="0" w:space="0" w:color="auto"/>
        <w:right w:val="none" w:sz="0" w:space="0" w:color="auto"/>
      </w:divBdr>
    </w:div>
    <w:div w:id="1481965795">
      <w:bodyDiv w:val="1"/>
      <w:marLeft w:val="0"/>
      <w:marRight w:val="0"/>
      <w:marTop w:val="0"/>
      <w:marBottom w:val="0"/>
      <w:divBdr>
        <w:top w:val="none" w:sz="0" w:space="0" w:color="auto"/>
        <w:left w:val="none" w:sz="0" w:space="0" w:color="auto"/>
        <w:bottom w:val="none" w:sz="0" w:space="0" w:color="auto"/>
        <w:right w:val="none" w:sz="0" w:space="0" w:color="auto"/>
      </w:divBdr>
    </w:div>
    <w:div w:id="1578175973">
      <w:bodyDiv w:val="1"/>
      <w:marLeft w:val="0"/>
      <w:marRight w:val="0"/>
      <w:marTop w:val="0"/>
      <w:marBottom w:val="0"/>
      <w:divBdr>
        <w:top w:val="none" w:sz="0" w:space="0" w:color="auto"/>
        <w:left w:val="none" w:sz="0" w:space="0" w:color="auto"/>
        <w:bottom w:val="none" w:sz="0" w:space="0" w:color="auto"/>
        <w:right w:val="none" w:sz="0" w:space="0" w:color="auto"/>
      </w:divBdr>
    </w:div>
    <w:div w:id="1746220026">
      <w:bodyDiv w:val="1"/>
      <w:marLeft w:val="0"/>
      <w:marRight w:val="0"/>
      <w:marTop w:val="0"/>
      <w:marBottom w:val="0"/>
      <w:divBdr>
        <w:top w:val="none" w:sz="0" w:space="0" w:color="auto"/>
        <w:left w:val="none" w:sz="0" w:space="0" w:color="auto"/>
        <w:bottom w:val="none" w:sz="0" w:space="0" w:color="auto"/>
        <w:right w:val="none" w:sz="0" w:space="0" w:color="auto"/>
      </w:divBdr>
    </w:div>
    <w:div w:id="20000330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E589CF-7C01-4E06-A002-2299FF6D5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129</Words>
  <Characters>736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Runsen, Samsung</cp:lastModifiedBy>
  <cp:revision>3</cp:revision>
  <cp:lastPrinted>2019-04-25T01:09:00Z</cp:lastPrinted>
  <dcterms:created xsi:type="dcterms:W3CDTF">2023-08-11T08:01:00Z</dcterms:created>
  <dcterms:modified xsi:type="dcterms:W3CDTF">2023-08-11T08:04:00Z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KSOProductBuildVer">
    <vt:lpwstr>2052-11.8.2.8875</vt:lpwstr>
  </property>
</Properties>
</file>